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B00FA" w:rsidRPr="00FB00FA" w:rsidRDefault="00DE50DD" w:rsidP="00E51448">
      <w:pPr>
        <w:spacing w:before="1320" w:after="240" w:line="360" w:lineRule="auto"/>
        <w:jc w:val="center"/>
        <w:rPr>
          <w:rFonts w:ascii="Arial" w:hAnsi="Arial" w:cs="Arial"/>
          <w:b/>
          <w:caps/>
          <w:sz w:val="28"/>
          <w:szCs w:val="28"/>
        </w:rPr>
      </w:pPr>
      <w:r w:rsidRPr="00DE50DD">
        <w:rPr>
          <w:rFonts w:ascii="Arial" w:hAnsi="Arial" w:cs="Arial"/>
          <w:b/>
          <w:caps/>
          <w:noProof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ge">
                  <wp:posOffset>1080135</wp:posOffset>
                </wp:positionV>
                <wp:extent cx="1440000" cy="720000"/>
                <wp:effectExtent l="0" t="0" r="27305" b="23495"/>
                <wp:wrapNone/>
                <wp:docPr id="217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0000" cy="720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E50DD" w:rsidRPr="00533862" w:rsidRDefault="00DE50DD" w:rsidP="008474F2">
                            <w:pPr>
                              <w:spacing w:line="288" w:lineRule="auto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53386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Tramitado em Sessão</w:t>
                            </w:r>
                          </w:p>
                          <w:p w:rsidR="00533862" w:rsidRPr="006F7B0A" w:rsidRDefault="00533862" w:rsidP="00533862">
                            <w:pPr>
                              <w:spacing w:line="276" w:lineRule="auto"/>
                              <w:rPr>
                                <w:rFonts w:ascii="Arial" w:hAnsi="Arial" w:cs="Arial"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proofErr w:type="gramStart"/>
                            <w:r w:rsidRPr="006F7B0A">
                              <w:rPr>
                                <w:rFonts w:ascii="Arial" w:hAnsi="Arial" w:cs="Arial"/>
                                <w:color w:val="FFFFFF" w:themeColor="background1"/>
                                <w:sz w:val="18"/>
                                <w:szCs w:val="18"/>
                              </w:rPr>
                              <w:t xml:space="preserve">(  </w:t>
                            </w:r>
                            <w:proofErr w:type="gramEnd"/>
                            <w:r w:rsidRPr="006F7B0A">
                              <w:rPr>
                                <w:rFonts w:ascii="Arial" w:hAnsi="Arial" w:cs="Arial"/>
                                <w:color w:val="FFFFFF" w:themeColor="background1"/>
                                <w:sz w:val="18"/>
                                <w:szCs w:val="18"/>
                              </w:rPr>
                              <w:t xml:space="preserve"> ) Aprovado</w:t>
                            </w:r>
                          </w:p>
                          <w:p w:rsidR="00533862" w:rsidRPr="006F7B0A" w:rsidRDefault="00533862" w:rsidP="00533862">
                            <w:pPr>
                              <w:spacing w:line="276" w:lineRule="auto"/>
                              <w:rPr>
                                <w:rFonts w:ascii="Arial" w:hAnsi="Arial" w:cs="Arial"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proofErr w:type="gramStart"/>
                            <w:r w:rsidRPr="006F7B0A">
                              <w:rPr>
                                <w:rFonts w:ascii="Arial" w:hAnsi="Arial" w:cs="Arial"/>
                                <w:color w:val="FFFFFF" w:themeColor="background1"/>
                                <w:sz w:val="18"/>
                                <w:szCs w:val="18"/>
                              </w:rPr>
                              <w:t xml:space="preserve">(  </w:t>
                            </w:r>
                            <w:proofErr w:type="gramEnd"/>
                            <w:r w:rsidRPr="006F7B0A">
                              <w:rPr>
                                <w:rFonts w:ascii="Arial" w:hAnsi="Arial" w:cs="Arial"/>
                                <w:color w:val="FFFFFF" w:themeColor="background1"/>
                                <w:sz w:val="18"/>
                                <w:szCs w:val="18"/>
                              </w:rPr>
                              <w:t xml:space="preserve"> ) Rejeitado</w:t>
                            </w:r>
                          </w:p>
                          <w:p w:rsidR="00533862" w:rsidRPr="006F7B0A" w:rsidRDefault="00533862" w:rsidP="00533862">
                            <w:pPr>
                              <w:spacing w:line="276" w:lineRule="auto"/>
                              <w:rPr>
                                <w:rFonts w:ascii="Arial" w:hAnsi="Arial" w:cs="Arial"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proofErr w:type="gramStart"/>
                            <w:r w:rsidRPr="006F7B0A">
                              <w:rPr>
                                <w:rFonts w:ascii="Arial" w:hAnsi="Arial" w:cs="Arial"/>
                                <w:color w:val="FFFFFF" w:themeColor="background1"/>
                                <w:sz w:val="18"/>
                                <w:szCs w:val="18"/>
                              </w:rPr>
                              <w:t xml:space="preserve">(  </w:t>
                            </w:r>
                            <w:proofErr w:type="gramEnd"/>
                            <w:r w:rsidRPr="006F7B0A">
                              <w:rPr>
                                <w:rFonts w:ascii="Arial" w:hAnsi="Arial" w:cs="Arial"/>
                                <w:color w:val="FFFFFF" w:themeColor="background1"/>
                                <w:sz w:val="18"/>
                                <w:szCs w:val="18"/>
                              </w:rPr>
                              <w:t xml:space="preserve"> ) Retirado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aixa de Texto 2" o:spid="_x0000_s1026" type="#_x0000_t202" style="position:absolute;left:0;text-align:left;margin-left:62.2pt;margin-top:85.05pt;width:113.4pt;height:56.7pt;z-index:251659264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">
                <v:textbox>
                  <w:txbxContent>
                    <w:p w:rsidR="00DE50DD" w:rsidRPr="00533862" w:rsidRDefault="00DE50DD" w:rsidP="008474F2">
                      <w:pPr>
                        <w:spacing w:line="288" w:lineRule="auto"/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 w:rsidRPr="00533862">
                        <w:rPr>
                          <w:rFonts w:ascii="Arial" w:hAnsi="Arial" w:cs="Arial"/>
                          <w:sz w:val="18"/>
                          <w:szCs w:val="18"/>
                        </w:rPr>
                        <w:t>Tramitado em Sessão</w:t>
                      </w:r>
                    </w:p>
                    <w:p w:rsidR="00533862" w:rsidRPr="006F7B0A" w:rsidRDefault="00533862" w:rsidP="00533862">
                      <w:pPr>
                        <w:spacing w:line="276" w:lineRule="auto"/>
                        <w:rPr>
                          <w:rFonts w:ascii="Arial" w:hAnsi="Arial" w:cs="Arial"/>
                          <w:color w:val="FFFFFF" w:themeColor="background1"/>
                          <w:sz w:val="18"/>
                          <w:szCs w:val="18"/>
                        </w:rPr>
                      </w:pPr>
                      <w:r w:rsidRPr="006F7B0A">
                        <w:rPr>
                          <w:rFonts w:ascii="Arial" w:hAnsi="Arial" w:cs="Arial"/>
                          <w:color w:val="FFFFFF" w:themeColor="background1"/>
                          <w:sz w:val="18"/>
                          <w:szCs w:val="18"/>
                        </w:rPr>
                        <w:t>(   ) Aprovado</w:t>
                      </w:r>
                    </w:p>
                    <w:p w:rsidR="00533862" w:rsidRPr="006F7B0A" w:rsidRDefault="00533862" w:rsidP="00533862">
                      <w:pPr>
                        <w:spacing w:line="276" w:lineRule="auto"/>
                        <w:rPr>
                          <w:rFonts w:ascii="Arial" w:hAnsi="Arial" w:cs="Arial"/>
                          <w:color w:val="FFFFFF" w:themeColor="background1"/>
                          <w:sz w:val="18"/>
                          <w:szCs w:val="18"/>
                        </w:rPr>
                      </w:pPr>
                      <w:r w:rsidRPr="006F7B0A">
                        <w:rPr>
                          <w:rFonts w:ascii="Arial" w:hAnsi="Arial" w:cs="Arial"/>
                          <w:color w:val="FFFFFF" w:themeColor="background1"/>
                          <w:sz w:val="18"/>
                          <w:szCs w:val="18"/>
                        </w:rPr>
                        <w:t>(   ) Rejeitado</w:t>
                      </w:r>
                    </w:p>
                    <w:p w:rsidR="00533862" w:rsidRPr="006F7B0A" w:rsidRDefault="00533862" w:rsidP="00533862">
                      <w:pPr>
                        <w:spacing w:line="276" w:lineRule="auto"/>
                        <w:rPr>
                          <w:rFonts w:ascii="Arial" w:hAnsi="Arial" w:cs="Arial"/>
                          <w:color w:val="FFFFFF" w:themeColor="background1"/>
                          <w:sz w:val="18"/>
                          <w:szCs w:val="18"/>
                        </w:rPr>
                      </w:pPr>
                      <w:r w:rsidRPr="006F7B0A">
                        <w:rPr>
                          <w:rFonts w:ascii="Arial" w:hAnsi="Arial" w:cs="Arial"/>
                          <w:color w:val="FFFFFF" w:themeColor="background1"/>
                          <w:sz w:val="18"/>
                          <w:szCs w:val="18"/>
                        </w:rPr>
                        <w:t>(   ) Retirado</w:t>
                      </w:r>
                    </w:p>
                  </w:txbxContent>
                </v:textbox>
                <w10:wrap anchorx="margin" anchory="page"/>
              </v:shape>
            </w:pict>
          </mc:Fallback>
        </mc:AlternateContent>
      </w:r>
      <w:r w:rsidR="003A77BE" w:rsidRPr="00FB00FA">
        <w:rPr>
          <w:rFonts w:ascii="Arial" w:hAnsi="Arial" w:cs="Arial"/>
          <w:b/>
          <w:caps/>
          <w:sz w:val="28"/>
          <w:szCs w:val="28"/>
        </w:rPr>
        <w:t>INDICA</w:t>
      </w:r>
      <w:r w:rsidR="00B75CEF" w:rsidRPr="00FB00FA">
        <w:rPr>
          <w:rFonts w:ascii="Arial" w:hAnsi="Arial" w:cs="Arial"/>
          <w:b/>
          <w:caps/>
          <w:sz w:val="28"/>
          <w:szCs w:val="28"/>
        </w:rPr>
        <w:t>ÇÃO</w:t>
      </w:r>
      <w:r w:rsidR="004E06ED" w:rsidRPr="00FB00FA">
        <w:rPr>
          <w:rFonts w:ascii="Arial" w:hAnsi="Arial" w:cs="Arial"/>
          <w:b/>
          <w:caps/>
          <w:sz w:val="28"/>
          <w:szCs w:val="28"/>
        </w:rPr>
        <w:t xml:space="preserve"> nº</w:t>
      </w:r>
      <w:r w:rsidR="00FB00FA">
        <w:rPr>
          <w:rFonts w:ascii="Arial" w:hAnsi="Arial" w:cs="Arial"/>
          <w:b/>
          <w:caps/>
          <w:sz w:val="28"/>
          <w:szCs w:val="28"/>
        </w:rPr>
        <w:t xml:space="preserve"> </w:t>
      </w:r>
      <w:r w:rsidR="00CE09FD">
        <w:rPr>
          <w:rFonts w:ascii="Arial" w:hAnsi="Arial" w:cs="Arial"/>
          <w:b/>
          <w:caps/>
          <w:sz w:val="28"/>
          <w:szCs w:val="28"/>
        </w:rPr>
        <w:t>8</w:t>
      </w:r>
      <w:r w:rsidR="00DE1C72">
        <w:rPr>
          <w:rFonts w:ascii="Arial" w:hAnsi="Arial" w:cs="Arial"/>
          <w:b/>
          <w:caps/>
          <w:sz w:val="28"/>
          <w:szCs w:val="28"/>
        </w:rPr>
        <w:t>8</w:t>
      </w:r>
      <w:r w:rsidR="00AC6BE0">
        <w:rPr>
          <w:rFonts w:ascii="Arial" w:hAnsi="Arial" w:cs="Arial"/>
          <w:b/>
          <w:caps/>
          <w:sz w:val="28"/>
          <w:szCs w:val="28"/>
        </w:rPr>
        <w:t>8</w:t>
      </w:r>
      <w:r w:rsidR="003E188F">
        <w:rPr>
          <w:rFonts w:ascii="Arial" w:hAnsi="Arial" w:cs="Arial"/>
          <w:b/>
          <w:caps/>
          <w:sz w:val="28"/>
          <w:szCs w:val="28"/>
        </w:rPr>
        <w:fldChar w:fldCharType="begin"/>
      </w:r>
      <w:r w:rsidR="003E188F">
        <w:rPr>
          <w:rFonts w:ascii="Arial" w:hAnsi="Arial" w:cs="Arial"/>
          <w:b/>
          <w:caps/>
          <w:sz w:val="28"/>
          <w:szCs w:val="28"/>
        </w:rPr>
        <w:instrText xml:space="preserve">  </w:instrText>
      </w:r>
      <w:r w:rsidR="003E188F">
        <w:rPr>
          <w:rFonts w:ascii="Arial" w:hAnsi="Arial" w:cs="Arial"/>
          <w:b/>
          <w:caps/>
          <w:sz w:val="28"/>
          <w:szCs w:val="28"/>
        </w:rPr>
        <w:fldChar w:fldCharType="end"/>
      </w:r>
      <w:r w:rsidR="004E06ED" w:rsidRPr="00FB00FA">
        <w:rPr>
          <w:rFonts w:ascii="Arial" w:hAnsi="Arial" w:cs="Arial"/>
          <w:b/>
          <w:caps/>
          <w:sz w:val="28"/>
          <w:szCs w:val="28"/>
        </w:rPr>
        <w:t>/</w:t>
      </w:r>
      <w:r w:rsidR="006F4E64">
        <w:rPr>
          <w:rFonts w:ascii="Arial" w:hAnsi="Arial" w:cs="Arial"/>
          <w:b/>
          <w:caps/>
          <w:sz w:val="28"/>
          <w:szCs w:val="28"/>
        </w:rPr>
        <w:t>20</w:t>
      </w:r>
      <w:r w:rsidR="001927A3">
        <w:rPr>
          <w:rFonts w:ascii="Arial" w:hAnsi="Arial" w:cs="Arial"/>
          <w:b/>
          <w:caps/>
          <w:sz w:val="28"/>
          <w:szCs w:val="28"/>
        </w:rPr>
        <w:t>18</w:t>
      </w:r>
    </w:p>
    <w:tbl>
      <w:tblPr>
        <w:tblStyle w:val="Tabelacomgrade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62"/>
        <w:gridCol w:w="8435"/>
      </w:tblGrid>
      <w:tr w:rsidR="00150EE2" w:rsidRPr="005A03FA" w:rsidTr="00193AD0">
        <w:trPr>
          <w:jc w:val="center"/>
        </w:trPr>
        <w:tc>
          <w:tcPr>
            <w:tcW w:w="1063" w:type="dxa"/>
          </w:tcPr>
          <w:p w:rsidR="00150EE2" w:rsidRPr="005A03FA" w:rsidRDefault="00150EE2" w:rsidP="00C76263">
            <w:pPr>
              <w:tabs>
                <w:tab w:val="left" w:pos="2835"/>
              </w:tabs>
              <w:spacing w:line="276" w:lineRule="auto"/>
              <w:jc w:val="both"/>
              <w:rPr>
                <w:rFonts w:ascii="Arial" w:hAnsi="Arial" w:cs="Arial"/>
              </w:rPr>
            </w:pPr>
            <w:smartTag w:uri="schemas-houaiss/mini" w:element="verbetes">
              <w:r w:rsidRPr="00691CF5">
                <w:rPr>
                  <w:rFonts w:ascii="Arial" w:hAnsi="Arial" w:cs="Arial"/>
                  <w:sz w:val="20"/>
                  <w:szCs w:val="20"/>
                </w:rPr>
                <w:t>Assunto</w:t>
              </w:r>
            </w:smartTag>
            <w:r w:rsidRPr="00691CF5">
              <w:rPr>
                <w:rFonts w:ascii="Arial" w:hAnsi="Arial" w:cs="Arial"/>
                <w:sz w:val="20"/>
                <w:szCs w:val="20"/>
              </w:rPr>
              <w:t>:</w:t>
            </w:r>
          </w:p>
        </w:tc>
        <w:tc>
          <w:tcPr>
            <w:tcW w:w="8574" w:type="dxa"/>
            <w:vAlign w:val="center"/>
          </w:tcPr>
          <w:p w:rsidR="00150EE2" w:rsidRPr="005A03FA" w:rsidRDefault="00C57A66" w:rsidP="00AC6BE0">
            <w:pPr>
              <w:tabs>
                <w:tab w:val="left" w:pos="2835"/>
              </w:tabs>
              <w:spacing w:line="276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Solicita </w:t>
            </w:r>
            <w:r w:rsidR="00AC6BE0">
              <w:rPr>
                <w:rFonts w:ascii="Arial" w:hAnsi="Arial" w:cs="Arial"/>
                <w:sz w:val="20"/>
                <w:szCs w:val="20"/>
              </w:rPr>
              <w:t>capina e limpeza de calçadas da Rua Maria Eugênia de Vasconcelos, no Jardim Terras de Santa Helena</w:t>
            </w:r>
            <w:r w:rsidR="003E6B2D" w:rsidRPr="003E6B2D">
              <w:rPr>
                <w:rFonts w:ascii="Arial" w:hAnsi="Arial" w:cs="Arial"/>
                <w:sz w:val="20"/>
                <w:szCs w:val="20"/>
              </w:rPr>
              <w:t>.</w:t>
            </w:r>
            <w:r w:rsidR="00150EE2" w:rsidRPr="00691CF5">
              <w:rPr>
                <w:rFonts w:ascii="Arial" w:hAnsi="Arial" w:cs="Arial"/>
                <w:sz w:val="20"/>
                <w:szCs w:val="20"/>
              </w:rPr>
              <w:fldChar w:fldCharType="begin"/>
            </w:r>
            <w:r w:rsidR="00150EE2" w:rsidRPr="00691CF5">
              <w:rPr>
                <w:rFonts w:ascii="Arial" w:hAnsi="Arial" w:cs="Arial"/>
                <w:sz w:val="20"/>
                <w:szCs w:val="20"/>
              </w:rPr>
              <w:instrText xml:space="preserve">  </w:instrText>
            </w:r>
            <w:r w:rsidR="00150EE2" w:rsidRPr="00691CF5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</w:tbl>
    <w:p w:rsidR="005A03FA" w:rsidRPr="00691CF5" w:rsidRDefault="005A03FA" w:rsidP="00150EE2">
      <w:pPr>
        <w:tabs>
          <w:tab w:val="left" w:pos="-600"/>
        </w:tabs>
        <w:spacing w:after="120" w:line="324" w:lineRule="auto"/>
        <w:ind w:firstLine="1701"/>
        <w:jc w:val="both"/>
        <w:rPr>
          <w:rFonts w:ascii="Arial" w:hAnsi="Arial" w:cs="Arial"/>
        </w:rPr>
      </w:pPr>
    </w:p>
    <w:p w:rsidR="00F66574" w:rsidRDefault="003A77BE" w:rsidP="003A5376">
      <w:pPr>
        <w:tabs>
          <w:tab w:val="left" w:pos="-600"/>
        </w:tabs>
        <w:spacing w:after="120" w:line="324" w:lineRule="auto"/>
        <w:ind w:firstLine="1701"/>
        <w:jc w:val="both"/>
        <w:rPr>
          <w:rFonts w:ascii="Arial" w:hAnsi="Arial" w:cs="Arial"/>
        </w:rPr>
      </w:pPr>
      <w:r>
        <w:rPr>
          <w:rFonts w:ascii="Arial" w:hAnsi="Arial" w:cs="Arial"/>
          <w:b/>
        </w:rPr>
        <w:t>INDICA</w:t>
      </w:r>
      <w:r w:rsidRPr="00691CF5">
        <w:rPr>
          <w:rFonts w:ascii="Arial" w:hAnsi="Arial" w:cs="Arial"/>
          <w:b/>
        </w:rPr>
        <w:t>MOS</w:t>
      </w:r>
      <w:r w:rsidRPr="00691CF5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ao Excelentíssimo Senhor Prefeito Municipal de Jacareí, Izaías José de Santana, sejam tomadas as providências </w:t>
      </w:r>
      <w:r w:rsidR="00B571F1">
        <w:rPr>
          <w:rFonts w:ascii="Arial" w:hAnsi="Arial" w:cs="Arial"/>
        </w:rPr>
        <w:t xml:space="preserve">cabíveis </w:t>
      </w:r>
      <w:r w:rsidR="00513341" w:rsidRPr="00513341">
        <w:rPr>
          <w:rFonts w:ascii="Arial" w:hAnsi="Arial" w:cs="Arial"/>
        </w:rPr>
        <w:t xml:space="preserve">visando </w:t>
      </w:r>
      <w:r w:rsidR="00450C12">
        <w:rPr>
          <w:rFonts w:ascii="Arial" w:hAnsi="Arial" w:cs="Arial"/>
        </w:rPr>
        <w:t>à</w:t>
      </w:r>
      <w:r w:rsidR="00647FB1">
        <w:rPr>
          <w:rFonts w:ascii="Arial" w:hAnsi="Arial" w:cs="Arial"/>
        </w:rPr>
        <w:t xml:space="preserve"> </w:t>
      </w:r>
      <w:r w:rsidR="00450C12" w:rsidRPr="00450C12">
        <w:rPr>
          <w:rFonts w:ascii="Arial" w:hAnsi="Arial" w:cs="Arial"/>
        </w:rPr>
        <w:t>capina e limpeza de calçadas da Rua Maria Eugênia de Vasconcelos, no Jardim Terras de Santa Helena</w:t>
      </w:r>
      <w:r w:rsidR="00F66574">
        <w:rPr>
          <w:rFonts w:ascii="Arial" w:hAnsi="Arial" w:cs="Arial"/>
        </w:rPr>
        <w:t>.</w:t>
      </w:r>
    </w:p>
    <w:p w:rsidR="00DB59E7" w:rsidRPr="00DB59E7" w:rsidRDefault="00DB59E7" w:rsidP="00DB59E7">
      <w:pPr>
        <w:tabs>
          <w:tab w:val="left" w:pos="-600"/>
        </w:tabs>
        <w:spacing w:after="120" w:line="324" w:lineRule="auto"/>
        <w:ind w:firstLine="1701"/>
        <w:jc w:val="both"/>
        <w:rPr>
          <w:rFonts w:ascii="Arial" w:hAnsi="Arial" w:cs="Arial"/>
        </w:rPr>
      </w:pPr>
      <w:r w:rsidRPr="00DB59E7">
        <w:rPr>
          <w:rFonts w:ascii="Arial" w:hAnsi="Arial" w:cs="Arial"/>
        </w:rPr>
        <w:t>Conforme relatos dos m</w:t>
      </w:r>
      <w:r w:rsidR="005E434D">
        <w:rPr>
          <w:rFonts w:ascii="Arial" w:hAnsi="Arial" w:cs="Arial"/>
        </w:rPr>
        <w:t>oradores</w:t>
      </w:r>
      <w:r w:rsidRPr="00DB59E7">
        <w:rPr>
          <w:rFonts w:ascii="Arial" w:hAnsi="Arial" w:cs="Arial"/>
        </w:rPr>
        <w:t xml:space="preserve">, o mato alto </w:t>
      </w:r>
      <w:r>
        <w:rPr>
          <w:rFonts w:ascii="Arial" w:hAnsi="Arial" w:cs="Arial"/>
        </w:rPr>
        <w:t xml:space="preserve">existente </w:t>
      </w:r>
      <w:r w:rsidRPr="00DB59E7">
        <w:rPr>
          <w:rFonts w:ascii="Arial" w:hAnsi="Arial" w:cs="Arial"/>
        </w:rPr>
        <w:t>colabora para o surgimento de insetos e animais peçonhentos, além de impossibilitar o uso da via pública pelos munícipes.</w:t>
      </w:r>
    </w:p>
    <w:p w:rsidR="004F0C5E" w:rsidRDefault="00DB59E7" w:rsidP="00DB59E7">
      <w:pPr>
        <w:tabs>
          <w:tab w:val="left" w:pos="-600"/>
        </w:tabs>
        <w:spacing w:after="120" w:line="324" w:lineRule="auto"/>
        <w:ind w:firstLine="1701"/>
        <w:jc w:val="both"/>
        <w:rPr>
          <w:rFonts w:ascii="Arial" w:hAnsi="Arial" w:cs="Arial"/>
        </w:rPr>
      </w:pPr>
      <w:r>
        <w:rPr>
          <w:rFonts w:ascii="Arial" w:hAnsi="Arial" w:cs="Arial"/>
        </w:rPr>
        <w:t>I</w:t>
      </w:r>
      <w:r w:rsidRPr="00DB59E7">
        <w:rPr>
          <w:rFonts w:ascii="Arial" w:hAnsi="Arial" w:cs="Arial"/>
        </w:rPr>
        <w:t xml:space="preserve">ndicamos também a troca </w:t>
      </w:r>
      <w:r>
        <w:rPr>
          <w:rFonts w:ascii="Arial" w:hAnsi="Arial" w:cs="Arial"/>
        </w:rPr>
        <w:t xml:space="preserve">ou </w:t>
      </w:r>
      <w:r w:rsidRPr="00DB59E7">
        <w:rPr>
          <w:rFonts w:ascii="Arial" w:hAnsi="Arial" w:cs="Arial"/>
        </w:rPr>
        <w:t>manutenção da placa de</w:t>
      </w:r>
      <w:r w:rsidR="00DD1E1D">
        <w:rPr>
          <w:rFonts w:ascii="Arial" w:hAnsi="Arial" w:cs="Arial"/>
        </w:rPr>
        <w:t xml:space="preserve">nominativa </w:t>
      </w:r>
      <w:r w:rsidRPr="00DB59E7">
        <w:rPr>
          <w:rFonts w:ascii="Arial" w:hAnsi="Arial" w:cs="Arial"/>
        </w:rPr>
        <w:t xml:space="preserve">da rua para que não </w:t>
      </w:r>
      <w:r w:rsidR="002865DC">
        <w:rPr>
          <w:rFonts w:ascii="Arial" w:hAnsi="Arial" w:cs="Arial"/>
        </w:rPr>
        <w:t>ocorra prejuízos à</w:t>
      </w:r>
      <w:r w:rsidRPr="00DB59E7">
        <w:rPr>
          <w:rFonts w:ascii="Arial" w:hAnsi="Arial" w:cs="Arial"/>
        </w:rPr>
        <w:t xml:space="preserve"> entrega de encomendas e correspondências dos moradores do bairro</w:t>
      </w:r>
      <w:r w:rsidR="003C3222">
        <w:rPr>
          <w:rFonts w:ascii="Arial" w:hAnsi="Arial" w:cs="Arial"/>
        </w:rPr>
        <w:t>.</w:t>
      </w:r>
    </w:p>
    <w:p w:rsidR="00DB59E7" w:rsidRDefault="00DB59E7" w:rsidP="00DB59E7">
      <w:pPr>
        <w:tabs>
          <w:tab w:val="left" w:pos="-600"/>
        </w:tabs>
        <w:spacing w:after="120" w:line="324" w:lineRule="auto"/>
        <w:ind w:firstLine="1701"/>
        <w:jc w:val="both"/>
        <w:rPr>
          <w:rFonts w:ascii="Arial" w:hAnsi="Arial" w:cs="Arial"/>
        </w:rPr>
      </w:pPr>
      <w:r>
        <w:rPr>
          <w:rFonts w:ascii="Arial" w:hAnsi="Arial" w:cs="Arial"/>
        </w:rPr>
        <w:t>Fotos anexas.</w:t>
      </w:r>
      <w:bookmarkStart w:id="0" w:name="_GoBack"/>
      <w:bookmarkEnd w:id="0"/>
    </w:p>
    <w:p w:rsidR="008C0893" w:rsidRDefault="008C0893" w:rsidP="008C0893">
      <w:pPr>
        <w:tabs>
          <w:tab w:val="left" w:pos="-600"/>
        </w:tabs>
        <w:spacing w:after="120" w:line="324" w:lineRule="auto"/>
        <w:ind w:firstLine="1701"/>
        <w:jc w:val="both"/>
        <w:rPr>
          <w:rFonts w:ascii="Arial" w:hAnsi="Arial" w:cs="Arial"/>
        </w:rPr>
      </w:pPr>
      <w:r>
        <w:rPr>
          <w:rFonts w:ascii="Arial" w:hAnsi="Arial" w:cs="Arial"/>
        </w:rPr>
        <w:fldChar w:fldCharType="begin"/>
      </w:r>
      <w:r>
        <w:rPr>
          <w:rFonts w:ascii="Arial" w:hAnsi="Arial" w:cs="Arial"/>
        </w:rPr>
        <w:instrText xml:space="preserve">  </w:instrText>
      </w:r>
      <w:r>
        <w:rPr>
          <w:rFonts w:ascii="Arial" w:hAnsi="Arial" w:cs="Arial"/>
        </w:rPr>
        <w:fldChar w:fldCharType="end"/>
      </w:r>
      <w:r>
        <w:rPr>
          <w:rFonts w:ascii="Arial" w:hAnsi="Arial" w:cs="Arial"/>
        </w:rPr>
        <w:t>Na certeza de recebermos especial atenção ao indicado, subscrevemos agradecidos.</w:t>
      </w:r>
    </w:p>
    <w:p w:rsidR="003A77BE" w:rsidRDefault="003A77BE" w:rsidP="003A77BE">
      <w:pPr>
        <w:tabs>
          <w:tab w:val="left" w:pos="-600"/>
        </w:tabs>
        <w:spacing w:after="120" w:line="324" w:lineRule="auto"/>
        <w:ind w:firstLine="1701"/>
        <w:jc w:val="both"/>
        <w:rPr>
          <w:rFonts w:ascii="Arial" w:hAnsi="Arial" w:cs="Arial"/>
        </w:rPr>
      </w:pPr>
    </w:p>
    <w:p w:rsidR="006F4E64" w:rsidRDefault="003A77BE" w:rsidP="003A77BE">
      <w:pPr>
        <w:tabs>
          <w:tab w:val="left" w:pos="-600"/>
          <w:tab w:val="left" w:pos="4508"/>
        </w:tabs>
        <w:spacing w:after="120" w:line="324" w:lineRule="auto"/>
        <w:ind w:firstLine="1701"/>
        <w:jc w:val="both"/>
        <w:rPr>
          <w:rFonts w:ascii="Arial" w:hAnsi="Arial" w:cs="Arial"/>
        </w:rPr>
      </w:pPr>
      <w:smartTag w:uri="schemas-houaiss/mini" w:element="verbetes">
        <w:r w:rsidRPr="00691CF5">
          <w:rPr>
            <w:rFonts w:ascii="Arial" w:hAnsi="Arial" w:cs="Arial"/>
          </w:rPr>
          <w:t>Sala</w:t>
        </w:r>
      </w:smartTag>
      <w:r w:rsidRPr="00691CF5">
        <w:rPr>
          <w:rFonts w:ascii="Arial" w:hAnsi="Arial" w:cs="Arial"/>
        </w:rPr>
        <w:t xml:space="preserve"> das </w:t>
      </w:r>
      <w:smartTag w:uri="schemas-houaiss/mini" w:element="verbetes">
        <w:r w:rsidRPr="00691CF5">
          <w:rPr>
            <w:rFonts w:ascii="Arial" w:hAnsi="Arial" w:cs="Arial"/>
          </w:rPr>
          <w:t>Sessões</w:t>
        </w:r>
      </w:smartTag>
      <w:r w:rsidRPr="00691CF5">
        <w:rPr>
          <w:rFonts w:ascii="Arial" w:hAnsi="Arial" w:cs="Arial"/>
        </w:rPr>
        <w:t>,</w:t>
      </w:r>
      <w:r>
        <w:rPr>
          <w:rFonts w:ascii="Arial" w:hAnsi="Arial" w:cs="Arial"/>
        </w:rPr>
        <w:t xml:space="preserve"> </w:t>
      </w:r>
      <w:r w:rsidR="00592677">
        <w:rPr>
          <w:rFonts w:ascii="Arial" w:hAnsi="Arial" w:cs="Arial"/>
        </w:rPr>
        <w:t>11</w:t>
      </w:r>
      <w:r w:rsidR="00494C8D">
        <w:rPr>
          <w:rFonts w:ascii="Arial" w:hAnsi="Arial" w:cs="Arial"/>
        </w:rPr>
        <w:t xml:space="preserve"> de </w:t>
      </w:r>
      <w:r w:rsidR="00812350">
        <w:rPr>
          <w:rFonts w:ascii="Arial" w:hAnsi="Arial" w:cs="Arial"/>
        </w:rPr>
        <w:t>a</w:t>
      </w:r>
      <w:r w:rsidR="00592677">
        <w:rPr>
          <w:rFonts w:ascii="Arial" w:hAnsi="Arial" w:cs="Arial"/>
        </w:rPr>
        <w:t>b</w:t>
      </w:r>
      <w:r w:rsidR="00812350">
        <w:rPr>
          <w:rFonts w:ascii="Arial" w:hAnsi="Arial" w:cs="Arial"/>
        </w:rPr>
        <w:t>r</w:t>
      </w:r>
      <w:r w:rsidR="00592677">
        <w:rPr>
          <w:rFonts w:ascii="Arial" w:hAnsi="Arial" w:cs="Arial"/>
        </w:rPr>
        <w:t>il</w:t>
      </w:r>
      <w:r w:rsidR="005E51DE">
        <w:rPr>
          <w:rFonts w:ascii="Arial" w:hAnsi="Arial" w:cs="Arial"/>
        </w:rPr>
        <w:t xml:space="preserve"> </w:t>
      </w:r>
      <w:r w:rsidR="00494C8D">
        <w:rPr>
          <w:rFonts w:ascii="Arial" w:hAnsi="Arial" w:cs="Arial"/>
        </w:rPr>
        <w:t>de 201</w:t>
      </w:r>
      <w:r w:rsidR="00706E00">
        <w:rPr>
          <w:rFonts w:ascii="Arial" w:hAnsi="Arial" w:cs="Arial"/>
        </w:rPr>
        <w:t>8</w:t>
      </w:r>
      <w:r w:rsidR="00494C8D">
        <w:rPr>
          <w:rFonts w:ascii="Arial" w:hAnsi="Arial" w:cs="Arial"/>
        </w:rPr>
        <w:t>.</w:t>
      </w:r>
      <w:r w:rsidR="003E188F">
        <w:rPr>
          <w:rFonts w:ascii="Arial" w:hAnsi="Arial" w:cs="Arial"/>
        </w:rPr>
        <w:fldChar w:fldCharType="begin"/>
      </w:r>
      <w:r w:rsidR="003E188F">
        <w:rPr>
          <w:rFonts w:ascii="Arial" w:hAnsi="Arial" w:cs="Arial"/>
        </w:rPr>
        <w:instrText xml:space="preserve">  </w:instrText>
      </w:r>
      <w:r w:rsidR="003E188F">
        <w:rPr>
          <w:rFonts w:ascii="Arial" w:hAnsi="Arial" w:cs="Arial"/>
        </w:rPr>
        <w:fldChar w:fldCharType="end"/>
      </w:r>
    </w:p>
    <w:p w:rsidR="003E188F" w:rsidRDefault="003E188F" w:rsidP="003A77BE">
      <w:pPr>
        <w:tabs>
          <w:tab w:val="left" w:pos="-600"/>
          <w:tab w:val="left" w:pos="4508"/>
        </w:tabs>
        <w:spacing w:after="120" w:line="324" w:lineRule="auto"/>
        <w:ind w:firstLine="1701"/>
        <w:jc w:val="both"/>
        <w:rPr>
          <w:rFonts w:ascii="Arial" w:hAnsi="Arial" w:cs="Arial"/>
        </w:rPr>
      </w:pPr>
    </w:p>
    <w:p w:rsidR="00494C8D" w:rsidRDefault="00494C8D" w:rsidP="003A77BE">
      <w:pPr>
        <w:tabs>
          <w:tab w:val="left" w:pos="-600"/>
          <w:tab w:val="left" w:pos="4508"/>
        </w:tabs>
        <w:spacing w:after="120" w:line="324" w:lineRule="auto"/>
        <w:ind w:firstLine="1701"/>
        <w:jc w:val="both"/>
        <w:rPr>
          <w:rFonts w:ascii="Arial" w:hAnsi="Arial" w:cs="Arial"/>
        </w:rPr>
      </w:pPr>
    </w:p>
    <w:p w:rsidR="000A0298" w:rsidRPr="00FD176E" w:rsidRDefault="000A0298" w:rsidP="000A0298">
      <w:pPr>
        <w:jc w:val="center"/>
        <w:rPr>
          <w:rFonts w:ascii="Arial" w:hAnsi="Arial" w:cs="Arial"/>
          <w:b/>
        </w:rPr>
      </w:pPr>
      <w:r w:rsidRPr="00FD176E">
        <w:rPr>
          <w:rFonts w:ascii="Arial" w:hAnsi="Arial" w:cs="Arial"/>
          <w:b/>
        </w:rPr>
        <w:t>DR. RODRIGO SALOMON</w:t>
      </w:r>
    </w:p>
    <w:p w:rsidR="000A0298" w:rsidRDefault="000A0298" w:rsidP="000A0298">
      <w:pPr>
        <w:jc w:val="center"/>
        <w:rPr>
          <w:rFonts w:ascii="Arial" w:hAnsi="Arial" w:cs="Arial"/>
        </w:rPr>
      </w:pPr>
      <w:r w:rsidRPr="00FD176E">
        <w:rPr>
          <w:rFonts w:ascii="Arial" w:hAnsi="Arial" w:cs="Arial"/>
        </w:rPr>
        <w:t xml:space="preserve">Vereador </w:t>
      </w:r>
      <w:r>
        <w:rPr>
          <w:rFonts w:ascii="Arial" w:hAnsi="Arial" w:cs="Arial"/>
        </w:rPr>
        <w:t>–</w:t>
      </w:r>
      <w:r w:rsidRPr="00FD176E">
        <w:rPr>
          <w:rFonts w:ascii="Arial" w:hAnsi="Arial" w:cs="Arial"/>
        </w:rPr>
        <w:t xml:space="preserve"> PSDB</w:t>
      </w:r>
    </w:p>
    <w:p w:rsidR="001B71C7" w:rsidRDefault="001B71C7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:rsidR="00A708D5" w:rsidRPr="00C70E26" w:rsidRDefault="00A708D5" w:rsidP="00222F1F">
      <w:pPr>
        <w:jc w:val="center"/>
        <w:rPr>
          <w:rFonts w:ascii="Arial" w:hAnsi="Arial" w:cs="Arial"/>
        </w:rPr>
      </w:pPr>
      <w:r w:rsidRPr="00A708D5">
        <w:rPr>
          <w:noProof/>
          <w:sz w:val="18"/>
          <w:szCs w:val="18"/>
        </w:rPr>
        <w:lastRenderedPageBreak/>
        <w:drawing>
          <wp:inline distT="0" distB="0" distL="0" distR="0" wp14:anchorId="6BFA7F41" wp14:editId="46A65505">
            <wp:extent cx="2988000" cy="2242800"/>
            <wp:effectExtent l="0" t="0" r="3175" b="5715"/>
            <wp:docPr id="5" name="Imagem 5" descr="X:\FOTOS\Fotos Parafuso 05.04.18\Local 2 - Rua Maria E. de Vasconcelos - Terras de São João (data de hoje)\2018-04-05-PHOTO-000008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m 2" descr="X:\FOTOS\Fotos Parafuso 05.04.18\Local 2 - Rua Maria E. de Vasconcelos - Terras de São João (data de hoje)\2018-04-05-PHOTO-00000877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8000" cy="224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70E26">
        <w:rPr>
          <w:rFonts w:ascii="Arial" w:hAnsi="Arial" w:cs="Arial"/>
          <w:sz w:val="18"/>
          <w:szCs w:val="18"/>
        </w:rPr>
        <w:t xml:space="preserve"> </w:t>
      </w:r>
      <w:r w:rsidR="00C70E26" w:rsidRPr="00A708D5">
        <w:rPr>
          <w:noProof/>
          <w:sz w:val="18"/>
          <w:szCs w:val="18"/>
        </w:rPr>
        <w:drawing>
          <wp:inline distT="0" distB="0" distL="0" distR="0" wp14:anchorId="78DC500B" wp14:editId="36F7B467">
            <wp:extent cx="2988000" cy="2242800"/>
            <wp:effectExtent l="0" t="0" r="3175" b="5715"/>
            <wp:docPr id="3" name="Imagem 3" descr="X:\FOTOS\Fotos Parafuso 05.04.18\Local 2 - Rua Maria E. de Vasconcelos - Terras de São João (data de hoje)\2018-04-05-PHOTO-000008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m 3" descr="X:\FOTOS\Fotos Parafuso 05.04.18\Local 2 - Rua Maria E. de Vasconcelos - Terras de São João (data de hoje)\2018-04-05-PHOTO-00000878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8000" cy="224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0E26" w:rsidRPr="00C70E26" w:rsidRDefault="00C70E26" w:rsidP="00222F1F">
      <w:pPr>
        <w:jc w:val="center"/>
        <w:rPr>
          <w:rFonts w:ascii="Arial" w:hAnsi="Arial" w:cs="Arial"/>
        </w:rPr>
      </w:pPr>
    </w:p>
    <w:p w:rsidR="00C70E26" w:rsidRPr="00C70E26" w:rsidRDefault="00C70E26" w:rsidP="00222F1F">
      <w:pPr>
        <w:jc w:val="center"/>
        <w:rPr>
          <w:rFonts w:ascii="Arial" w:hAnsi="Arial" w:cs="Arial"/>
        </w:rPr>
      </w:pPr>
      <w:r w:rsidRPr="00C70E26">
        <w:rPr>
          <w:noProof/>
        </w:rPr>
        <w:drawing>
          <wp:inline distT="0" distB="0" distL="0" distR="0" wp14:anchorId="6E55D520" wp14:editId="6DDE190B">
            <wp:extent cx="3502800" cy="2628000"/>
            <wp:effectExtent l="0" t="0" r="2540" b="1270"/>
            <wp:docPr id="4" name="Imagem 4" descr="X:\FOTOS\Fotos Parafuso 05.04.18\Local 2 - Rua Maria E. de Vasconcelos - Terras de São João (data de hoje)\2018-04-05-PHOTO-000008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m 4" descr="X:\FOTOS\Fotos Parafuso 05.04.18\Local 2 - Rua Maria E. de Vasconcelos - Terras de São João (data de hoje)\2018-04-05-PHOTO-00000879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2800" cy="262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08D5" w:rsidRPr="00C70E26" w:rsidRDefault="00A708D5" w:rsidP="00222F1F">
      <w:pPr>
        <w:jc w:val="center"/>
        <w:rPr>
          <w:rFonts w:ascii="Arial" w:hAnsi="Arial" w:cs="Arial"/>
        </w:rPr>
      </w:pPr>
    </w:p>
    <w:p w:rsidR="00A708D5" w:rsidRPr="00C70E26" w:rsidRDefault="00A708D5" w:rsidP="00222F1F">
      <w:pPr>
        <w:jc w:val="center"/>
        <w:rPr>
          <w:rFonts w:ascii="Arial" w:hAnsi="Arial" w:cs="Arial"/>
        </w:rPr>
      </w:pPr>
      <w:r w:rsidRPr="00C70E26">
        <w:rPr>
          <w:noProof/>
        </w:rPr>
        <w:drawing>
          <wp:inline distT="0" distB="0" distL="0" distR="0" wp14:anchorId="14968DC0" wp14:editId="26B4925D">
            <wp:extent cx="3502800" cy="2628000"/>
            <wp:effectExtent l="0" t="0" r="2540" b="1270"/>
            <wp:docPr id="8" name="Imagem 8" descr="X:\FOTOS\Fotos Parafuso 05.04.18\Local 2 - Rua Maria E. de Vasconcelos - Terras de São João (data de hoje)\2018-04-05-PHOTO-000008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m 1" descr="X:\FOTOS\Fotos Parafuso 05.04.18\Local 2 - Rua Maria E. de Vasconcelos - Terras de São João (data de hoje)\2018-04-05-PHOTO-00000880.jpg"/>
                    <pic:cNvPicPr/>
                  </pic:nvPicPr>
                  <pic:blipFill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2800" cy="262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A708D5" w:rsidRPr="00C70E26" w:rsidSect="007D39FD">
      <w:headerReference w:type="default" r:id="rId13"/>
      <w:footerReference w:type="default" r:id="rId14"/>
      <w:headerReference w:type="first" r:id="rId15"/>
      <w:footerReference w:type="first" r:id="rId16"/>
      <w:pgSz w:w="11907" w:h="16840" w:code="9"/>
      <w:pgMar w:top="2126" w:right="709" w:bottom="1134" w:left="1701" w:header="850" w:footer="850" w:gutter="0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F784B" w:rsidRDefault="00CF784B">
      <w:r>
        <w:separator/>
      </w:r>
    </w:p>
  </w:endnote>
  <w:endnote w:type="continuationSeparator" w:id="0">
    <w:p w:rsidR="00CF784B" w:rsidRDefault="00CF784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entury Schoolbook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2072E" w:rsidRDefault="00D2072E" w:rsidP="00172E81">
    <w:pPr>
      <w:pStyle w:val="Rodap"/>
      <w:pBdr>
        <w:top w:val="single" w:sz="4" w:space="1" w:color="auto"/>
      </w:pBdr>
      <w:tabs>
        <w:tab w:val="clear" w:pos="4419"/>
        <w:tab w:val="clear" w:pos="8838"/>
      </w:tabs>
      <w:ind w:right="28"/>
      <w:jc w:val="center"/>
      <w:rPr>
        <w:rFonts w:ascii="Arial" w:hAnsi="Arial"/>
        <w:smallCaps/>
        <w:spacing w:val="14"/>
        <w:sz w:val="14"/>
      </w:rPr>
    </w:pPr>
    <w:r>
      <w:rPr>
        <w:rFonts w:ascii="Arial" w:hAnsi="Arial"/>
        <w:smallCaps/>
        <w:spacing w:val="14"/>
        <w:sz w:val="14"/>
      </w:rPr>
      <w:t>Praça dos Três Poderes, 74</w:t>
    </w:r>
    <w:r w:rsidR="008909A4">
      <w:rPr>
        <w:rFonts w:ascii="Arial" w:hAnsi="Arial"/>
        <w:smallCaps/>
        <w:spacing w:val="14"/>
        <w:sz w:val="14"/>
      </w:rPr>
      <w:t xml:space="preserve"> </w:t>
    </w:r>
    <w:r w:rsidR="00172E81">
      <w:rPr>
        <w:rFonts w:ascii="Arial" w:hAnsi="Arial"/>
        <w:smallCaps/>
        <w:spacing w:val="14"/>
        <w:sz w:val="14"/>
      </w:rPr>
      <w:t>-</w:t>
    </w:r>
    <w:r w:rsidR="008909A4">
      <w:rPr>
        <w:rFonts w:ascii="Arial" w:hAnsi="Arial"/>
        <w:smallCaps/>
        <w:spacing w:val="14"/>
        <w:sz w:val="14"/>
      </w:rPr>
      <w:t xml:space="preserve"> </w:t>
    </w:r>
    <w:r w:rsidR="00172E81">
      <w:rPr>
        <w:rFonts w:ascii="Arial" w:hAnsi="Arial"/>
        <w:smallCaps/>
        <w:spacing w:val="14"/>
        <w:sz w:val="14"/>
      </w:rPr>
      <w:t xml:space="preserve">Centro </w:t>
    </w:r>
    <w:r w:rsidR="00EB04D6">
      <w:rPr>
        <w:rFonts w:ascii="Arial" w:hAnsi="Arial"/>
        <w:smallCaps/>
        <w:spacing w:val="14"/>
        <w:sz w:val="14"/>
      </w:rPr>
      <w:t>-</w:t>
    </w:r>
    <w:r w:rsidR="00172E81">
      <w:rPr>
        <w:rFonts w:ascii="Arial" w:hAnsi="Arial"/>
        <w:smallCaps/>
        <w:spacing w:val="14"/>
        <w:sz w:val="14"/>
      </w:rPr>
      <w:t xml:space="preserve"> Jacareí</w:t>
    </w:r>
    <w:r w:rsidR="00EB04D6">
      <w:rPr>
        <w:rFonts w:ascii="Arial" w:hAnsi="Arial"/>
        <w:smallCaps/>
        <w:spacing w:val="14"/>
        <w:sz w:val="14"/>
      </w:rPr>
      <w:t xml:space="preserve"> </w:t>
    </w:r>
    <w:r w:rsidR="00172E81">
      <w:rPr>
        <w:rFonts w:ascii="Arial" w:hAnsi="Arial"/>
        <w:smallCaps/>
        <w:spacing w:val="14"/>
        <w:sz w:val="14"/>
      </w:rPr>
      <w:t>/</w:t>
    </w:r>
    <w:r w:rsidR="00EB04D6">
      <w:rPr>
        <w:rFonts w:ascii="Arial" w:hAnsi="Arial"/>
        <w:smallCaps/>
        <w:spacing w:val="14"/>
        <w:sz w:val="14"/>
      </w:rPr>
      <w:t xml:space="preserve"> </w:t>
    </w:r>
    <w:r w:rsidR="00172E81">
      <w:rPr>
        <w:rFonts w:ascii="Arial" w:hAnsi="Arial"/>
        <w:smallCaps/>
        <w:spacing w:val="14"/>
        <w:sz w:val="14"/>
      </w:rPr>
      <w:t xml:space="preserve">SP - </w:t>
    </w:r>
    <w:r>
      <w:rPr>
        <w:rFonts w:ascii="Arial" w:hAnsi="Arial"/>
        <w:smallCaps/>
        <w:spacing w:val="14"/>
        <w:sz w:val="14"/>
      </w:rPr>
      <w:t>CEP: 12327-901</w:t>
    </w:r>
    <w:r w:rsidR="008909A4">
      <w:rPr>
        <w:rFonts w:ascii="Arial" w:hAnsi="Arial"/>
        <w:smallCaps/>
        <w:spacing w:val="14"/>
        <w:sz w:val="14"/>
      </w:rPr>
      <w:t xml:space="preserve"> </w:t>
    </w:r>
    <w:r>
      <w:rPr>
        <w:rFonts w:ascii="Arial" w:hAnsi="Arial"/>
        <w:smallCaps/>
        <w:spacing w:val="14"/>
        <w:sz w:val="14"/>
      </w:rPr>
      <w:t>-</w:t>
    </w:r>
    <w:r w:rsidR="008909A4">
      <w:rPr>
        <w:rFonts w:ascii="Arial" w:hAnsi="Arial"/>
        <w:smallCaps/>
        <w:spacing w:val="14"/>
        <w:sz w:val="14"/>
      </w:rPr>
      <w:t xml:space="preserve"> </w:t>
    </w:r>
    <w:r>
      <w:rPr>
        <w:rFonts w:ascii="Arial" w:hAnsi="Arial"/>
        <w:smallCaps/>
        <w:spacing w:val="14"/>
        <w:sz w:val="14"/>
      </w:rPr>
      <w:t>Tel.: (12)</w:t>
    </w:r>
    <w:r w:rsidR="00EB04D6">
      <w:rPr>
        <w:rFonts w:ascii="Arial" w:hAnsi="Arial"/>
        <w:smallCaps/>
        <w:spacing w:val="14"/>
        <w:sz w:val="14"/>
      </w:rPr>
      <w:t xml:space="preserve"> </w:t>
    </w:r>
    <w:r>
      <w:rPr>
        <w:rFonts w:ascii="Arial" w:hAnsi="Arial"/>
        <w:smallCaps/>
        <w:spacing w:val="14"/>
        <w:sz w:val="14"/>
      </w:rPr>
      <w:t>395</w:t>
    </w:r>
    <w:r w:rsidR="00775A1B">
      <w:rPr>
        <w:rFonts w:ascii="Arial" w:hAnsi="Arial"/>
        <w:smallCaps/>
        <w:spacing w:val="14"/>
        <w:sz w:val="14"/>
      </w:rPr>
      <w:t>5</w:t>
    </w:r>
    <w:r>
      <w:rPr>
        <w:rFonts w:ascii="Arial" w:hAnsi="Arial"/>
        <w:smallCaps/>
        <w:spacing w:val="14"/>
        <w:sz w:val="14"/>
      </w:rPr>
      <w:t>-</w:t>
    </w:r>
    <w:r w:rsidR="00775A1B">
      <w:rPr>
        <w:rFonts w:ascii="Arial" w:hAnsi="Arial"/>
        <w:smallCaps/>
        <w:spacing w:val="14"/>
        <w:sz w:val="14"/>
      </w:rPr>
      <w:t>2200</w:t>
    </w:r>
    <w:r>
      <w:rPr>
        <w:rFonts w:ascii="Arial" w:hAnsi="Arial"/>
        <w:smallCaps/>
        <w:spacing w:val="14"/>
        <w:sz w:val="14"/>
      </w:rPr>
      <w:t xml:space="preserve"> -</w:t>
    </w:r>
    <w:r w:rsidR="008909A4">
      <w:rPr>
        <w:rFonts w:ascii="Arial" w:hAnsi="Arial"/>
        <w:smallCaps/>
        <w:spacing w:val="14"/>
        <w:sz w:val="14"/>
      </w:rPr>
      <w:t xml:space="preserve"> </w:t>
    </w:r>
    <w:r w:rsidR="008909A4" w:rsidRPr="00EB04D6">
      <w:rPr>
        <w:rFonts w:ascii="Arial" w:hAnsi="Arial" w:cs="Arial"/>
        <w:spacing w:val="20"/>
        <w:sz w:val="16"/>
        <w:szCs w:val="16"/>
      </w:rPr>
      <w:t>www.jacarei.sp.leg.br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E3F69" w:rsidRPr="00150EE2" w:rsidRDefault="007E3F69" w:rsidP="006F4E64">
    <w:pPr>
      <w:pStyle w:val="Rodap"/>
      <w:pBdr>
        <w:top w:val="single" w:sz="4" w:space="1" w:color="auto"/>
      </w:pBdr>
      <w:tabs>
        <w:tab w:val="clear" w:pos="4419"/>
        <w:tab w:val="clear" w:pos="8838"/>
      </w:tabs>
      <w:ind w:right="28"/>
      <w:jc w:val="center"/>
      <w:rPr>
        <w:rFonts w:ascii="Arial" w:hAnsi="Arial"/>
        <w:smallCaps/>
        <w:spacing w:val="14"/>
        <w:sz w:val="14"/>
      </w:rPr>
    </w:pPr>
    <w:r>
      <w:rPr>
        <w:rFonts w:ascii="Arial" w:hAnsi="Arial"/>
        <w:smallCaps/>
        <w:spacing w:val="14"/>
        <w:sz w:val="14"/>
      </w:rPr>
      <w:t xml:space="preserve">Praça dos Três Poderes, 74 - Centro - Jacareí / SP - CEP: 12327-901 - Tel.: (12) 3955-2200 - </w:t>
    </w:r>
    <w:r w:rsidRPr="00150EE2">
      <w:rPr>
        <w:rFonts w:ascii="Arial" w:hAnsi="Arial"/>
        <w:smallCaps/>
        <w:spacing w:val="14"/>
        <w:sz w:val="14"/>
      </w:rPr>
      <w:t>www.jacarei.sp.leg.br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F784B" w:rsidRDefault="00CF784B">
      <w:r>
        <w:separator/>
      </w:r>
    </w:p>
  </w:footnote>
  <w:footnote w:type="continuationSeparator" w:id="0">
    <w:p w:rsidR="00CF784B" w:rsidRDefault="00CF784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E3F69" w:rsidRDefault="007E3F69" w:rsidP="00317C1A">
    <w:pPr>
      <w:tabs>
        <w:tab w:val="left" w:pos="2835"/>
      </w:tabs>
      <w:rPr>
        <w:sz w:val="22"/>
      </w:rPr>
    </w:pPr>
  </w:p>
  <w:p w:rsidR="00D2072E" w:rsidRPr="00317C1A" w:rsidRDefault="003A77BE" w:rsidP="007E3F69">
    <w:pPr>
      <w:tabs>
        <w:tab w:val="left" w:pos="2835"/>
      </w:tabs>
      <w:jc w:val="right"/>
      <w:rPr>
        <w:sz w:val="20"/>
        <w:szCs w:val="20"/>
      </w:rPr>
    </w:pPr>
    <w:r w:rsidRPr="00317C1A">
      <w:rPr>
        <w:rFonts w:ascii="Arial" w:hAnsi="Arial" w:cs="Arial"/>
        <w:b/>
        <w:sz w:val="20"/>
        <w:szCs w:val="20"/>
        <w:u w:val="single"/>
      </w:rPr>
      <w:t>Indica</w:t>
    </w:r>
    <w:r w:rsidR="00347D5E" w:rsidRPr="00317C1A">
      <w:rPr>
        <w:rFonts w:ascii="Arial" w:hAnsi="Arial" w:cs="Arial"/>
        <w:b/>
        <w:sz w:val="20"/>
        <w:szCs w:val="20"/>
        <w:u w:val="single"/>
      </w:rPr>
      <w:t xml:space="preserve">ção </w:t>
    </w:r>
    <w:r w:rsidR="00A349F1" w:rsidRPr="00317C1A">
      <w:rPr>
        <w:rFonts w:ascii="Arial" w:hAnsi="Arial" w:cs="Arial"/>
        <w:b/>
        <w:sz w:val="20"/>
        <w:szCs w:val="20"/>
        <w:u w:val="single"/>
      </w:rPr>
      <w:t>nº</w:t>
    </w:r>
    <w:r w:rsidR="00BB3F3E" w:rsidRPr="00317C1A">
      <w:rPr>
        <w:rFonts w:ascii="Arial" w:hAnsi="Arial" w:cs="Arial"/>
        <w:b/>
        <w:sz w:val="20"/>
        <w:szCs w:val="20"/>
        <w:u w:val="single"/>
      </w:rPr>
      <w:t xml:space="preserve"> </w:t>
    </w:r>
    <w:r w:rsidR="001B71C7">
      <w:rPr>
        <w:rFonts w:ascii="Arial" w:hAnsi="Arial" w:cs="Arial"/>
        <w:b/>
        <w:sz w:val="20"/>
        <w:szCs w:val="20"/>
        <w:u w:val="single"/>
      </w:rPr>
      <w:t>888</w:t>
    </w:r>
    <w:r w:rsidR="00BB3F3E" w:rsidRPr="00317C1A">
      <w:rPr>
        <w:rFonts w:ascii="Arial" w:hAnsi="Arial" w:cs="Arial"/>
        <w:b/>
        <w:sz w:val="20"/>
        <w:szCs w:val="20"/>
        <w:u w:val="single"/>
      </w:rPr>
      <w:t>/</w:t>
    </w:r>
    <w:r w:rsidR="006F4E64" w:rsidRPr="00317C1A">
      <w:rPr>
        <w:rFonts w:ascii="Arial" w:hAnsi="Arial" w:cs="Arial"/>
        <w:b/>
        <w:sz w:val="20"/>
        <w:szCs w:val="20"/>
        <w:u w:val="single"/>
      </w:rPr>
      <w:t>20</w:t>
    </w:r>
    <w:r w:rsidR="00BB3F3E" w:rsidRPr="00317C1A">
      <w:rPr>
        <w:rFonts w:ascii="Arial" w:hAnsi="Arial" w:cs="Arial"/>
        <w:b/>
        <w:sz w:val="20"/>
        <w:szCs w:val="20"/>
        <w:u w:val="single"/>
      </w:rPr>
      <w:t>1</w:t>
    </w:r>
    <w:r w:rsidR="001B71C7">
      <w:rPr>
        <w:rFonts w:ascii="Arial" w:hAnsi="Arial" w:cs="Arial"/>
        <w:b/>
        <w:sz w:val="20"/>
        <w:szCs w:val="20"/>
        <w:u w:val="single"/>
      </w:rPr>
      <w:t>8</w:t>
    </w:r>
    <w:r w:rsidR="00BB3F3E" w:rsidRPr="00317C1A">
      <w:rPr>
        <w:rFonts w:ascii="Arial" w:hAnsi="Arial" w:cs="Arial"/>
        <w:b/>
        <w:sz w:val="20"/>
        <w:szCs w:val="20"/>
        <w:u w:val="single"/>
      </w:rPr>
      <w:t xml:space="preserve"> </w:t>
    </w:r>
    <w:r w:rsidR="001B71C7">
      <w:rPr>
        <w:rFonts w:ascii="Arial" w:hAnsi="Arial" w:cs="Arial"/>
        <w:b/>
        <w:sz w:val="20"/>
        <w:szCs w:val="20"/>
        <w:u w:val="single"/>
      </w:rPr>
      <w:t xml:space="preserve">- Vereador </w:t>
    </w:r>
    <w:r w:rsidR="00183350">
      <w:rPr>
        <w:rFonts w:ascii="Arial" w:hAnsi="Arial" w:cs="Arial"/>
        <w:b/>
        <w:sz w:val="20"/>
        <w:szCs w:val="20"/>
        <w:u w:val="single"/>
      </w:rPr>
      <w:t>Dr. Rodrigo Salomon</w:t>
    </w:r>
    <w:r w:rsidR="001B71C7">
      <w:rPr>
        <w:rFonts w:ascii="Arial" w:hAnsi="Arial" w:cs="Arial"/>
        <w:b/>
        <w:sz w:val="20"/>
        <w:szCs w:val="20"/>
        <w:u w:val="single"/>
      </w:rPr>
      <w:t xml:space="preserve"> </w:t>
    </w:r>
    <w:r w:rsidR="00A349F1" w:rsidRPr="00317C1A">
      <w:rPr>
        <w:rFonts w:ascii="Arial" w:hAnsi="Arial" w:cs="Arial"/>
        <w:b/>
        <w:sz w:val="20"/>
        <w:szCs w:val="20"/>
        <w:u w:val="single"/>
      </w:rPr>
      <w:t xml:space="preserve">- fls. </w:t>
    </w:r>
    <w:r w:rsidR="00A349F1" w:rsidRPr="00317C1A">
      <w:rPr>
        <w:rFonts w:ascii="Arial" w:hAnsi="Arial" w:cs="Arial"/>
        <w:b/>
        <w:sz w:val="20"/>
        <w:szCs w:val="20"/>
        <w:u w:val="single"/>
      </w:rPr>
      <w:fldChar w:fldCharType="begin"/>
    </w:r>
    <w:r w:rsidR="00A349F1" w:rsidRPr="00317C1A">
      <w:rPr>
        <w:rFonts w:ascii="Arial" w:hAnsi="Arial" w:cs="Arial"/>
        <w:b/>
        <w:sz w:val="20"/>
        <w:szCs w:val="20"/>
        <w:u w:val="single"/>
      </w:rPr>
      <w:instrText xml:space="preserve"> PAGE   \* MERGEFORMAT </w:instrText>
    </w:r>
    <w:r w:rsidR="00A349F1" w:rsidRPr="00317C1A">
      <w:rPr>
        <w:rFonts w:ascii="Arial" w:hAnsi="Arial" w:cs="Arial"/>
        <w:b/>
        <w:sz w:val="20"/>
        <w:szCs w:val="20"/>
        <w:u w:val="single"/>
      </w:rPr>
      <w:fldChar w:fldCharType="separate"/>
    </w:r>
    <w:r w:rsidR="00C70E26">
      <w:rPr>
        <w:rFonts w:ascii="Arial" w:hAnsi="Arial" w:cs="Arial"/>
        <w:b/>
        <w:noProof/>
        <w:sz w:val="20"/>
        <w:szCs w:val="20"/>
        <w:u w:val="single"/>
      </w:rPr>
      <w:t>2</w:t>
    </w:r>
    <w:r w:rsidR="00A349F1" w:rsidRPr="00317C1A">
      <w:rPr>
        <w:rFonts w:ascii="Arial" w:hAnsi="Arial" w:cs="Arial"/>
        <w:b/>
        <w:sz w:val="20"/>
        <w:szCs w:val="20"/>
        <w:u w:val="single"/>
      </w:rPr>
      <w:fldChar w:fldCharType="end"/>
    </w:r>
    <w:r w:rsidR="00A349F1" w:rsidRPr="00317C1A">
      <w:rPr>
        <w:rFonts w:ascii="Arial" w:hAnsi="Arial" w:cs="Arial"/>
        <w:b/>
        <w:sz w:val="20"/>
        <w:szCs w:val="20"/>
        <w:u w:val="single"/>
      </w:rPr>
      <w:t>/</w:t>
    </w:r>
    <w:r w:rsidR="00A349F1" w:rsidRPr="00317C1A">
      <w:rPr>
        <w:rFonts w:ascii="Arial" w:hAnsi="Arial" w:cs="Arial"/>
        <w:b/>
        <w:sz w:val="20"/>
        <w:szCs w:val="20"/>
        <w:u w:val="single"/>
      </w:rPr>
      <w:fldChar w:fldCharType="begin"/>
    </w:r>
    <w:r w:rsidR="00A349F1" w:rsidRPr="00317C1A">
      <w:rPr>
        <w:rFonts w:ascii="Arial" w:hAnsi="Arial" w:cs="Arial"/>
        <w:b/>
        <w:sz w:val="20"/>
        <w:szCs w:val="20"/>
        <w:u w:val="single"/>
      </w:rPr>
      <w:instrText xml:space="preserve"> NUMPAGES   \* MERGEFORMAT </w:instrText>
    </w:r>
    <w:r w:rsidR="00A349F1" w:rsidRPr="00317C1A">
      <w:rPr>
        <w:rFonts w:ascii="Arial" w:hAnsi="Arial" w:cs="Arial"/>
        <w:b/>
        <w:sz w:val="20"/>
        <w:szCs w:val="20"/>
        <w:u w:val="single"/>
      </w:rPr>
      <w:fldChar w:fldCharType="separate"/>
    </w:r>
    <w:r w:rsidR="00C70E26">
      <w:rPr>
        <w:rFonts w:ascii="Arial" w:hAnsi="Arial" w:cs="Arial"/>
        <w:b/>
        <w:noProof/>
        <w:sz w:val="20"/>
        <w:szCs w:val="20"/>
        <w:u w:val="single"/>
      </w:rPr>
      <w:t>2</w:t>
    </w:r>
    <w:r w:rsidR="00A349F1" w:rsidRPr="00317C1A">
      <w:rPr>
        <w:rFonts w:ascii="Arial" w:hAnsi="Arial" w:cs="Arial"/>
        <w:b/>
        <w:sz w:val="20"/>
        <w:szCs w:val="20"/>
        <w:u w:val="single"/>
      </w:rPr>
      <w:fldChar w:fldCharType="end"/>
    </w:r>
    <w:r w:rsidR="00094490" w:rsidRPr="00317C1A">
      <w:rPr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57216" behindDoc="0" locked="0" layoutInCell="0" allowOverlap="1" wp14:anchorId="6D56C61D" wp14:editId="34FB4431">
              <wp:simplePos x="0" y="0"/>
              <wp:positionH relativeFrom="column">
                <wp:posOffset>5538470</wp:posOffset>
              </wp:positionH>
              <wp:positionV relativeFrom="page">
                <wp:posOffset>889000</wp:posOffset>
              </wp:positionV>
              <wp:extent cx="532800" cy="126000"/>
              <wp:effectExtent l="0" t="0" r="635" b="7620"/>
              <wp:wrapNone/>
              <wp:docPr id="2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2800" cy="126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D2072E" w:rsidRPr="00EB04D6" w:rsidRDefault="00E915C0">
                          <w:pPr>
                            <w:jc w:val="center"/>
                            <w:rPr>
                              <w:rFonts w:asciiTheme="minorHAnsi" w:hAnsiTheme="minorHAnsi" w:cstheme="minorHAnsi"/>
                              <w:spacing w:val="20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Theme="minorHAnsi" w:hAnsiTheme="minorHAnsi" w:cstheme="minorHAnsi"/>
                              <w:spacing w:val="20"/>
                              <w:sz w:val="14"/>
                              <w:szCs w:val="14"/>
                            </w:rPr>
                            <w:t>FSL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D56C61D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7" type="#_x0000_t202" style="position:absolute;left:0;text-align:left;margin-left:436.1pt;margin-top:70pt;width:41.95pt;height:9.9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" o:allowincell="f" filled="f" stroked="f">
              <v:textbox inset="0,0,0,0">
                <w:txbxContent>
                  <w:p w:rsidR="00D2072E" w:rsidRPr="00EB04D6" w:rsidRDefault="00E915C0">
                    <w:pPr>
                      <w:jc w:val="center"/>
                      <w:rPr>
                        <w:rFonts w:asciiTheme="minorHAnsi" w:hAnsiTheme="minorHAnsi" w:cstheme="minorHAnsi"/>
                        <w:spacing w:val="20"/>
                        <w:sz w:val="14"/>
                        <w:szCs w:val="14"/>
                      </w:rPr>
                    </w:pPr>
                    <w:r>
                      <w:rPr>
                        <w:rFonts w:asciiTheme="minorHAnsi" w:hAnsiTheme="minorHAnsi" w:cstheme="minorHAnsi"/>
                        <w:spacing w:val="20"/>
                        <w:sz w:val="14"/>
                        <w:szCs w:val="14"/>
                      </w:rPr>
                      <w:t>FSL</w:t>
                    </w:r>
                  </w:p>
                </w:txbxContent>
              </v:textbox>
              <w10:wrap anchory="page"/>
            </v:shape>
          </w:pict>
        </mc:Fallback>
      </mc:AlternateContent>
    </w:r>
    <w:r w:rsidR="00094490" w:rsidRPr="00317C1A">
      <w:rPr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36736" behindDoc="0" locked="0" layoutInCell="0" allowOverlap="1" wp14:anchorId="2673D6CE" wp14:editId="45046FDB">
              <wp:simplePos x="0" y="0"/>
              <wp:positionH relativeFrom="column">
                <wp:posOffset>1026160</wp:posOffset>
              </wp:positionH>
              <wp:positionV relativeFrom="page">
                <wp:posOffset>637540</wp:posOffset>
              </wp:positionV>
              <wp:extent cx="5004000" cy="558000"/>
              <wp:effectExtent l="0" t="0" r="6350" b="13970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004000" cy="558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D2072E" w:rsidRPr="00F73DA3" w:rsidRDefault="00D2072E">
                          <w:pPr>
                            <w:pStyle w:val="Ttulo1"/>
                            <w:spacing w:before="20"/>
                            <w:rPr>
                              <w:rFonts w:ascii="Arial" w:hAnsi="Arial" w:cs="Arial"/>
                              <w:sz w:val="38"/>
                            </w:rPr>
                          </w:pPr>
                          <w:r w:rsidRPr="00F73DA3">
                            <w:rPr>
                              <w:rFonts w:ascii="Arial" w:hAnsi="Arial" w:cs="Arial"/>
                              <w:sz w:val="38"/>
                            </w:rPr>
                            <w:t>CÂMARA MUNICIPAL DE JACAREÍ - SP</w:t>
                          </w:r>
                        </w:p>
                        <w:p w:rsidR="00D2072E" w:rsidRPr="00F73DA3" w:rsidRDefault="00D2072E">
                          <w:pPr>
                            <w:pStyle w:val="Ttulo4"/>
                            <w:rPr>
                              <w:rFonts w:ascii="Arial" w:hAnsi="Arial" w:cs="Arial"/>
                            </w:rPr>
                          </w:pPr>
                          <w:r w:rsidRPr="00F73DA3">
                            <w:rPr>
                              <w:rFonts w:ascii="Arial" w:hAnsi="Arial" w:cs="Arial"/>
                            </w:rPr>
                            <w:t>PALÁCIO DA LIBERDADE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2673D6CE" id="Text Box 1" o:spid="_x0000_s1028" type="#_x0000_t202" style="position:absolute;left:0;text-align:left;margin-left:80.8pt;margin-top:50.2pt;width:394pt;height:43.95pt;z-index:251636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" o:allowincell="f" filled="f" stroked="f">
              <v:textbox inset="0,0,0,0">
                <w:txbxContent>
                  <w:p w:rsidR="00D2072E" w:rsidRPr="00F73DA3" w:rsidRDefault="00D2072E">
                    <w:pPr>
                      <w:pStyle w:val="Ttulo1"/>
                      <w:spacing w:before="20"/>
                      <w:rPr>
                        <w:rFonts w:ascii="Arial" w:hAnsi="Arial" w:cs="Arial"/>
                        <w:sz w:val="38"/>
                      </w:rPr>
                    </w:pPr>
                    <w:r w:rsidRPr="00F73DA3">
                      <w:rPr>
                        <w:rFonts w:ascii="Arial" w:hAnsi="Arial" w:cs="Arial"/>
                        <w:sz w:val="38"/>
                      </w:rPr>
                      <w:t>CÂMARA MUNICIPAL DE JACAREÍ - SP</w:t>
                    </w:r>
                  </w:p>
                  <w:p w:rsidR="00D2072E" w:rsidRPr="00F73DA3" w:rsidRDefault="00D2072E">
                    <w:pPr>
                      <w:pStyle w:val="Ttulo4"/>
                      <w:rPr>
                        <w:rFonts w:ascii="Arial" w:hAnsi="Arial" w:cs="Arial"/>
                      </w:rPr>
                    </w:pPr>
                    <w:r w:rsidRPr="00F73DA3">
                      <w:rPr>
                        <w:rFonts w:ascii="Arial" w:hAnsi="Arial" w:cs="Arial"/>
                      </w:rPr>
                      <w:t>PALÁCIO DA LIBERDADE</w:t>
                    </w:r>
                  </w:p>
                </w:txbxContent>
              </v:textbox>
              <w10:wrap anchory="page"/>
            </v:shape>
          </w:pict>
        </mc:Fallback>
      </mc:AlternateContent>
    </w:r>
    <w:r w:rsidR="00094490" w:rsidRPr="00317C1A">
      <w:rPr>
        <w:noProof/>
        <w:sz w:val="20"/>
        <w:szCs w:val="20"/>
      </w:rPr>
      <w:drawing>
        <wp:anchor distT="0" distB="0" distL="114300" distR="114300" simplePos="0" relativeHeight="251698176" behindDoc="0" locked="0" layoutInCell="0" allowOverlap="1" wp14:anchorId="5644084A" wp14:editId="0AFECFA9">
          <wp:simplePos x="0" y="0"/>
          <wp:positionH relativeFrom="column">
            <wp:posOffset>-20955</wp:posOffset>
          </wp:positionH>
          <wp:positionV relativeFrom="page">
            <wp:posOffset>547370</wp:posOffset>
          </wp:positionV>
          <wp:extent cx="907200" cy="720000"/>
          <wp:effectExtent l="0" t="0" r="7620" b="4445"/>
          <wp:wrapTopAndBottom/>
          <wp:docPr id="31" name="Imagem 31" descr="LOGO_CA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LOGO_CA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07200" cy="7200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A349F1" w:rsidRDefault="00A349F1"/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E3F69" w:rsidRDefault="007E3F69" w:rsidP="00317C1A">
    <w:pPr>
      <w:tabs>
        <w:tab w:val="left" w:pos="2835"/>
      </w:tabs>
      <w:rPr>
        <w:sz w:val="22"/>
      </w:rPr>
    </w:pPr>
    <w:r>
      <w:rPr>
        <w:noProof/>
        <w:sz w:val="40"/>
      </w:rPr>
      <mc:AlternateContent>
        <mc:Choice Requires="wps">
          <w:drawing>
            <wp:anchor distT="0" distB="0" distL="114300" distR="114300" simplePos="0" relativeHeight="251676672" behindDoc="0" locked="0" layoutInCell="0" allowOverlap="1" wp14:anchorId="6C713286" wp14:editId="4DAC3E5B">
              <wp:simplePos x="0" y="0"/>
              <wp:positionH relativeFrom="column">
                <wp:posOffset>5538470</wp:posOffset>
              </wp:positionH>
              <wp:positionV relativeFrom="paragraph">
                <wp:posOffset>349027</wp:posOffset>
              </wp:positionV>
              <wp:extent cx="532740" cy="124691"/>
              <wp:effectExtent l="0" t="0" r="1270" b="8890"/>
              <wp:wrapNone/>
              <wp:docPr id="6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2740" cy="124691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7E3F69" w:rsidRPr="00EB04D6" w:rsidRDefault="004C7F0B" w:rsidP="007E3F69">
                          <w:pPr>
                            <w:jc w:val="center"/>
                            <w:rPr>
                              <w:rFonts w:asciiTheme="minorHAnsi" w:hAnsiTheme="minorHAnsi" w:cstheme="minorHAnsi"/>
                              <w:spacing w:val="20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Theme="minorHAnsi" w:hAnsiTheme="minorHAnsi" w:cstheme="minorHAnsi"/>
                              <w:spacing w:val="20"/>
                              <w:sz w:val="14"/>
                              <w:szCs w:val="14"/>
                            </w:rPr>
                            <w:t>FSL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C713286" id="_x0000_t202" coordsize="21600,21600" o:spt="202" path="m,l,21600r21600,l21600,xe">
              <v:stroke joinstyle="miter"/>
              <v:path gradientshapeok="t" o:connecttype="rect"/>
            </v:shapetype>
            <v:shape id="_x0000_s1029" type="#_x0000_t202" style="position:absolute;margin-left:436.1pt;margin-top:27.5pt;width:41.95pt;height:9.8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" o:allowincell="f" filled="f" stroked="f">
              <v:textbox inset="0,0,0,0">
                <w:txbxContent>
                  <w:p w:rsidR="007E3F69" w:rsidRPr="00EB04D6" w:rsidRDefault="004C7F0B" w:rsidP="007E3F69">
                    <w:pPr>
                      <w:jc w:val="center"/>
                      <w:rPr>
                        <w:rFonts w:asciiTheme="minorHAnsi" w:hAnsiTheme="minorHAnsi" w:cstheme="minorHAnsi"/>
                        <w:spacing w:val="20"/>
                        <w:sz w:val="14"/>
                        <w:szCs w:val="14"/>
                      </w:rPr>
                    </w:pPr>
                    <w:r>
                      <w:rPr>
                        <w:rFonts w:asciiTheme="minorHAnsi" w:hAnsiTheme="minorHAnsi" w:cstheme="minorHAnsi"/>
                        <w:spacing w:val="20"/>
                        <w:sz w:val="14"/>
                        <w:szCs w:val="14"/>
                      </w:rPr>
                      <w:t>FSL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15232" behindDoc="0" locked="0" layoutInCell="0" allowOverlap="1" wp14:anchorId="63E116AD" wp14:editId="4D2FE116">
              <wp:simplePos x="0" y="0"/>
              <wp:positionH relativeFrom="column">
                <wp:posOffset>1026160</wp:posOffset>
              </wp:positionH>
              <wp:positionV relativeFrom="paragraph">
                <wp:posOffset>97155</wp:posOffset>
              </wp:positionV>
              <wp:extent cx="5003800" cy="558165"/>
              <wp:effectExtent l="0" t="0" r="0" b="0"/>
              <wp:wrapNone/>
              <wp:docPr id="7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003800" cy="5581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7E3F69" w:rsidRPr="00F73DA3" w:rsidRDefault="007E3F69" w:rsidP="007E3F69">
                          <w:pPr>
                            <w:pStyle w:val="Ttulo1"/>
                            <w:spacing w:before="20"/>
                            <w:rPr>
                              <w:rFonts w:ascii="Arial" w:hAnsi="Arial" w:cs="Arial"/>
                              <w:sz w:val="38"/>
                            </w:rPr>
                          </w:pPr>
                          <w:r w:rsidRPr="00F73DA3">
                            <w:rPr>
                              <w:rFonts w:ascii="Arial" w:hAnsi="Arial" w:cs="Arial"/>
                              <w:sz w:val="38"/>
                            </w:rPr>
                            <w:t>CÂMARA MUNICIPAL DE JACAREÍ - SP</w:t>
                          </w:r>
                        </w:p>
                        <w:p w:rsidR="007E3F69" w:rsidRPr="00F73DA3" w:rsidRDefault="007E3F69" w:rsidP="007E3F69">
                          <w:pPr>
                            <w:pStyle w:val="Ttulo4"/>
                            <w:rPr>
                              <w:rFonts w:ascii="Arial" w:hAnsi="Arial" w:cs="Arial"/>
                            </w:rPr>
                          </w:pPr>
                          <w:r w:rsidRPr="00F73DA3">
                            <w:rPr>
                              <w:rFonts w:ascii="Arial" w:hAnsi="Arial" w:cs="Arial"/>
                            </w:rPr>
                            <w:t>PALÁCIO DA LIBERDADE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3E116AD" id="_x0000_s1030" type="#_x0000_t202" style="position:absolute;margin-left:80.8pt;margin-top:7.65pt;width:394pt;height:43.95pt;z-index:251615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" o:allowincell="f" filled="f" stroked="f">
              <v:textbox inset="0,0,0,0">
                <w:txbxContent>
                  <w:p w:rsidR="007E3F69" w:rsidRPr="00F73DA3" w:rsidRDefault="007E3F69" w:rsidP="007E3F69">
                    <w:pPr>
                      <w:pStyle w:val="Ttulo1"/>
                      <w:spacing w:before="20"/>
                      <w:rPr>
                        <w:rFonts w:ascii="Arial" w:hAnsi="Arial" w:cs="Arial"/>
                        <w:sz w:val="38"/>
                      </w:rPr>
                    </w:pPr>
                    <w:r w:rsidRPr="00F73DA3">
                      <w:rPr>
                        <w:rFonts w:ascii="Arial" w:hAnsi="Arial" w:cs="Arial"/>
                        <w:sz w:val="38"/>
                      </w:rPr>
                      <w:t>CÂMARA MUNICIPAL DE JACAREÍ - SP</w:t>
                    </w:r>
                  </w:p>
                  <w:p w:rsidR="007E3F69" w:rsidRPr="00F73DA3" w:rsidRDefault="007E3F69" w:rsidP="007E3F69">
                    <w:pPr>
                      <w:pStyle w:val="Ttulo4"/>
                      <w:rPr>
                        <w:rFonts w:ascii="Arial" w:hAnsi="Arial" w:cs="Arial"/>
                      </w:rPr>
                    </w:pPr>
                    <w:r w:rsidRPr="00F73DA3">
                      <w:rPr>
                        <w:rFonts w:ascii="Arial" w:hAnsi="Arial" w:cs="Arial"/>
                      </w:rPr>
                      <w:t>PALÁCIO DA LIBERDADE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717632" behindDoc="0" locked="0" layoutInCell="0" allowOverlap="1" wp14:anchorId="40DAD498" wp14:editId="261AAFA0">
          <wp:simplePos x="0" y="0"/>
          <wp:positionH relativeFrom="column">
            <wp:posOffset>-20955</wp:posOffset>
          </wp:positionH>
          <wp:positionV relativeFrom="paragraph">
            <wp:posOffset>8255</wp:posOffset>
          </wp:positionV>
          <wp:extent cx="907415" cy="718820"/>
          <wp:effectExtent l="0" t="0" r="6985" b="5080"/>
          <wp:wrapTopAndBottom/>
          <wp:docPr id="288" name="Imagem 288" descr="LOGO_CA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LOGO_CA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07415" cy="7188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89"/>
    <w:multiLevelType w:val="singleLevel"/>
    <w:tmpl w:val="70D897EE"/>
    <w:lvl w:ilvl="0">
      <w:start w:val="1"/>
      <w:numFmt w:val="bullet"/>
      <w:pStyle w:val="Commarcadore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4F146DA3"/>
    <w:multiLevelType w:val="multilevel"/>
    <w:tmpl w:val="62B2C81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rawingGridVerticalSpacing w:val="163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C1C13"/>
    <w:rsid w:val="0000220C"/>
    <w:rsid w:val="00003CF5"/>
    <w:rsid w:val="00012789"/>
    <w:rsid w:val="0001423E"/>
    <w:rsid w:val="00014ED7"/>
    <w:rsid w:val="00015969"/>
    <w:rsid w:val="00016A68"/>
    <w:rsid w:val="00017014"/>
    <w:rsid w:val="000178FB"/>
    <w:rsid w:val="00021BD8"/>
    <w:rsid w:val="00024FD3"/>
    <w:rsid w:val="00025289"/>
    <w:rsid w:val="000253AE"/>
    <w:rsid w:val="000272AF"/>
    <w:rsid w:val="0002757B"/>
    <w:rsid w:val="0002773B"/>
    <w:rsid w:val="000307C6"/>
    <w:rsid w:val="00034A23"/>
    <w:rsid w:val="00035641"/>
    <w:rsid w:val="00035EB6"/>
    <w:rsid w:val="000368D2"/>
    <w:rsid w:val="00037AC7"/>
    <w:rsid w:val="0004024D"/>
    <w:rsid w:val="000431F5"/>
    <w:rsid w:val="00043863"/>
    <w:rsid w:val="000450BD"/>
    <w:rsid w:val="00047C56"/>
    <w:rsid w:val="00052090"/>
    <w:rsid w:val="00052F82"/>
    <w:rsid w:val="00053EF3"/>
    <w:rsid w:val="0005537B"/>
    <w:rsid w:val="00056288"/>
    <w:rsid w:val="00056C99"/>
    <w:rsid w:val="00057728"/>
    <w:rsid w:val="00060102"/>
    <w:rsid w:val="00060CAA"/>
    <w:rsid w:val="00062577"/>
    <w:rsid w:val="00065B4D"/>
    <w:rsid w:val="00066271"/>
    <w:rsid w:val="00070B20"/>
    <w:rsid w:val="00070E0E"/>
    <w:rsid w:val="00070E30"/>
    <w:rsid w:val="00077055"/>
    <w:rsid w:val="000804BA"/>
    <w:rsid w:val="00080D27"/>
    <w:rsid w:val="00081947"/>
    <w:rsid w:val="000822F4"/>
    <w:rsid w:val="000848C3"/>
    <w:rsid w:val="00084E51"/>
    <w:rsid w:val="0008584A"/>
    <w:rsid w:val="00086122"/>
    <w:rsid w:val="000901C0"/>
    <w:rsid w:val="000916A9"/>
    <w:rsid w:val="00091726"/>
    <w:rsid w:val="000917BF"/>
    <w:rsid w:val="00091B76"/>
    <w:rsid w:val="00091FD8"/>
    <w:rsid w:val="000938FB"/>
    <w:rsid w:val="00093D95"/>
    <w:rsid w:val="00094490"/>
    <w:rsid w:val="000958D5"/>
    <w:rsid w:val="00097CAE"/>
    <w:rsid w:val="000A0298"/>
    <w:rsid w:val="000A3F0E"/>
    <w:rsid w:val="000A6C04"/>
    <w:rsid w:val="000A7990"/>
    <w:rsid w:val="000B19FF"/>
    <w:rsid w:val="000B20A2"/>
    <w:rsid w:val="000B29E0"/>
    <w:rsid w:val="000B3587"/>
    <w:rsid w:val="000B5695"/>
    <w:rsid w:val="000C1819"/>
    <w:rsid w:val="000C4918"/>
    <w:rsid w:val="000C6D21"/>
    <w:rsid w:val="000D5F51"/>
    <w:rsid w:val="000D5FE1"/>
    <w:rsid w:val="000D6191"/>
    <w:rsid w:val="000E27D7"/>
    <w:rsid w:val="000E53B6"/>
    <w:rsid w:val="000E622D"/>
    <w:rsid w:val="000E67A5"/>
    <w:rsid w:val="000E78CA"/>
    <w:rsid w:val="000F0EA8"/>
    <w:rsid w:val="000F3331"/>
    <w:rsid w:val="000F4D2B"/>
    <w:rsid w:val="000F6251"/>
    <w:rsid w:val="00101706"/>
    <w:rsid w:val="0010540C"/>
    <w:rsid w:val="001059EC"/>
    <w:rsid w:val="00106DD2"/>
    <w:rsid w:val="00115EBB"/>
    <w:rsid w:val="00117261"/>
    <w:rsid w:val="0012042E"/>
    <w:rsid w:val="0012146C"/>
    <w:rsid w:val="00125671"/>
    <w:rsid w:val="00126A46"/>
    <w:rsid w:val="001331BD"/>
    <w:rsid w:val="001357C4"/>
    <w:rsid w:val="001361A5"/>
    <w:rsid w:val="0013759F"/>
    <w:rsid w:val="00140941"/>
    <w:rsid w:val="00141268"/>
    <w:rsid w:val="001432B3"/>
    <w:rsid w:val="00143745"/>
    <w:rsid w:val="0014591F"/>
    <w:rsid w:val="00150EE2"/>
    <w:rsid w:val="00151510"/>
    <w:rsid w:val="00152425"/>
    <w:rsid w:val="00153570"/>
    <w:rsid w:val="00153BA6"/>
    <w:rsid w:val="00153E39"/>
    <w:rsid w:val="001553C1"/>
    <w:rsid w:val="00155C06"/>
    <w:rsid w:val="00156879"/>
    <w:rsid w:val="00157986"/>
    <w:rsid w:val="00162BCA"/>
    <w:rsid w:val="00162CDC"/>
    <w:rsid w:val="00164090"/>
    <w:rsid w:val="001641AE"/>
    <w:rsid w:val="00166B11"/>
    <w:rsid w:val="00167F65"/>
    <w:rsid w:val="00167FC2"/>
    <w:rsid w:val="00170E9B"/>
    <w:rsid w:val="00171693"/>
    <w:rsid w:val="00172E81"/>
    <w:rsid w:val="00173A21"/>
    <w:rsid w:val="00174EED"/>
    <w:rsid w:val="001756B4"/>
    <w:rsid w:val="00181CD2"/>
    <w:rsid w:val="00183350"/>
    <w:rsid w:val="001876D7"/>
    <w:rsid w:val="001921CD"/>
    <w:rsid w:val="001927A3"/>
    <w:rsid w:val="00192B56"/>
    <w:rsid w:val="00193521"/>
    <w:rsid w:val="00193522"/>
    <w:rsid w:val="00193AD0"/>
    <w:rsid w:val="001A09F2"/>
    <w:rsid w:val="001A3D82"/>
    <w:rsid w:val="001A727E"/>
    <w:rsid w:val="001B0773"/>
    <w:rsid w:val="001B2717"/>
    <w:rsid w:val="001B5897"/>
    <w:rsid w:val="001B6046"/>
    <w:rsid w:val="001B6C1F"/>
    <w:rsid w:val="001B71C7"/>
    <w:rsid w:val="001B7CB5"/>
    <w:rsid w:val="001C1906"/>
    <w:rsid w:val="001C318B"/>
    <w:rsid w:val="001C50BF"/>
    <w:rsid w:val="001D0201"/>
    <w:rsid w:val="001D0672"/>
    <w:rsid w:val="001D3040"/>
    <w:rsid w:val="001D3428"/>
    <w:rsid w:val="001E2E0F"/>
    <w:rsid w:val="001E6C34"/>
    <w:rsid w:val="001E72C6"/>
    <w:rsid w:val="001F13C3"/>
    <w:rsid w:val="001F25C5"/>
    <w:rsid w:val="001F4FF1"/>
    <w:rsid w:val="001F5227"/>
    <w:rsid w:val="001F57F9"/>
    <w:rsid w:val="001F67DB"/>
    <w:rsid w:val="00202322"/>
    <w:rsid w:val="00204ED7"/>
    <w:rsid w:val="00205BF4"/>
    <w:rsid w:val="00207D67"/>
    <w:rsid w:val="002208A0"/>
    <w:rsid w:val="00222C2D"/>
    <w:rsid w:val="00222D6A"/>
    <w:rsid w:val="00222F1F"/>
    <w:rsid w:val="00223C60"/>
    <w:rsid w:val="002245BC"/>
    <w:rsid w:val="002246DD"/>
    <w:rsid w:val="00225B28"/>
    <w:rsid w:val="00227225"/>
    <w:rsid w:val="002306FE"/>
    <w:rsid w:val="00230859"/>
    <w:rsid w:val="00235087"/>
    <w:rsid w:val="00235179"/>
    <w:rsid w:val="002354FD"/>
    <w:rsid w:val="002439EF"/>
    <w:rsid w:val="00244A8F"/>
    <w:rsid w:val="00245E1F"/>
    <w:rsid w:val="00246C12"/>
    <w:rsid w:val="002478FD"/>
    <w:rsid w:val="00251260"/>
    <w:rsid w:val="002525CE"/>
    <w:rsid w:val="00253C82"/>
    <w:rsid w:val="00254635"/>
    <w:rsid w:val="00254E98"/>
    <w:rsid w:val="00255C09"/>
    <w:rsid w:val="00256155"/>
    <w:rsid w:val="0025741B"/>
    <w:rsid w:val="00260F25"/>
    <w:rsid w:val="002664E1"/>
    <w:rsid w:val="00266A76"/>
    <w:rsid w:val="00271C2A"/>
    <w:rsid w:val="00273343"/>
    <w:rsid w:val="00273D86"/>
    <w:rsid w:val="00274AC8"/>
    <w:rsid w:val="00280EAD"/>
    <w:rsid w:val="00280EC1"/>
    <w:rsid w:val="00283285"/>
    <w:rsid w:val="002865DC"/>
    <w:rsid w:val="00287BC5"/>
    <w:rsid w:val="002917B1"/>
    <w:rsid w:val="002937EC"/>
    <w:rsid w:val="00295DD0"/>
    <w:rsid w:val="002A5864"/>
    <w:rsid w:val="002A7434"/>
    <w:rsid w:val="002B066E"/>
    <w:rsid w:val="002B510A"/>
    <w:rsid w:val="002B565B"/>
    <w:rsid w:val="002C1A72"/>
    <w:rsid w:val="002C2AFB"/>
    <w:rsid w:val="002C3334"/>
    <w:rsid w:val="002C4B2B"/>
    <w:rsid w:val="002C5C70"/>
    <w:rsid w:val="002C7827"/>
    <w:rsid w:val="002D1466"/>
    <w:rsid w:val="002D3D9E"/>
    <w:rsid w:val="002E0D7B"/>
    <w:rsid w:val="002E3B70"/>
    <w:rsid w:val="002E3CB0"/>
    <w:rsid w:val="002E6E3D"/>
    <w:rsid w:val="002E7D6D"/>
    <w:rsid w:val="002F02DB"/>
    <w:rsid w:val="002F0C3F"/>
    <w:rsid w:val="002F2522"/>
    <w:rsid w:val="002F29DC"/>
    <w:rsid w:val="002F3865"/>
    <w:rsid w:val="002F3BB8"/>
    <w:rsid w:val="00300010"/>
    <w:rsid w:val="0030168E"/>
    <w:rsid w:val="00302991"/>
    <w:rsid w:val="00311A7B"/>
    <w:rsid w:val="00311F37"/>
    <w:rsid w:val="003123F6"/>
    <w:rsid w:val="00313A51"/>
    <w:rsid w:val="00313B6C"/>
    <w:rsid w:val="00317C1A"/>
    <w:rsid w:val="00320300"/>
    <w:rsid w:val="0032354D"/>
    <w:rsid w:val="00323D03"/>
    <w:rsid w:val="00323F0F"/>
    <w:rsid w:val="003260D0"/>
    <w:rsid w:val="00327C19"/>
    <w:rsid w:val="0033018C"/>
    <w:rsid w:val="00332EC6"/>
    <w:rsid w:val="003339A9"/>
    <w:rsid w:val="0033447B"/>
    <w:rsid w:val="0033510E"/>
    <w:rsid w:val="00335AD0"/>
    <w:rsid w:val="00335AE2"/>
    <w:rsid w:val="00337832"/>
    <w:rsid w:val="00337C34"/>
    <w:rsid w:val="00343838"/>
    <w:rsid w:val="00343E43"/>
    <w:rsid w:val="00347D5E"/>
    <w:rsid w:val="003504B5"/>
    <w:rsid w:val="00350DF8"/>
    <w:rsid w:val="00352815"/>
    <w:rsid w:val="00357C74"/>
    <w:rsid w:val="00360AF2"/>
    <w:rsid w:val="003628AF"/>
    <w:rsid w:val="00362DD2"/>
    <w:rsid w:val="003647E9"/>
    <w:rsid w:val="00364828"/>
    <w:rsid w:val="003649CB"/>
    <w:rsid w:val="003673DE"/>
    <w:rsid w:val="00367A6C"/>
    <w:rsid w:val="00367B72"/>
    <w:rsid w:val="00376B00"/>
    <w:rsid w:val="003810E8"/>
    <w:rsid w:val="00381797"/>
    <w:rsid w:val="003825DC"/>
    <w:rsid w:val="00383241"/>
    <w:rsid w:val="00383C86"/>
    <w:rsid w:val="003846E4"/>
    <w:rsid w:val="003848C4"/>
    <w:rsid w:val="00384D53"/>
    <w:rsid w:val="00385D41"/>
    <w:rsid w:val="00386859"/>
    <w:rsid w:val="00391972"/>
    <w:rsid w:val="00392472"/>
    <w:rsid w:val="0039349C"/>
    <w:rsid w:val="00393B17"/>
    <w:rsid w:val="00397FF3"/>
    <w:rsid w:val="003A076A"/>
    <w:rsid w:val="003A0B3A"/>
    <w:rsid w:val="003A2AD8"/>
    <w:rsid w:val="003A5376"/>
    <w:rsid w:val="003A71A9"/>
    <w:rsid w:val="003A77BE"/>
    <w:rsid w:val="003B2160"/>
    <w:rsid w:val="003B3E32"/>
    <w:rsid w:val="003B414B"/>
    <w:rsid w:val="003B4484"/>
    <w:rsid w:val="003B7FE8"/>
    <w:rsid w:val="003C0337"/>
    <w:rsid w:val="003C07C1"/>
    <w:rsid w:val="003C3118"/>
    <w:rsid w:val="003C3222"/>
    <w:rsid w:val="003C69CD"/>
    <w:rsid w:val="003D00CC"/>
    <w:rsid w:val="003D18AA"/>
    <w:rsid w:val="003D6134"/>
    <w:rsid w:val="003D74A0"/>
    <w:rsid w:val="003E080C"/>
    <w:rsid w:val="003E188F"/>
    <w:rsid w:val="003E1D64"/>
    <w:rsid w:val="003E1E4A"/>
    <w:rsid w:val="003E24EC"/>
    <w:rsid w:val="003E34E6"/>
    <w:rsid w:val="003E603F"/>
    <w:rsid w:val="003E6675"/>
    <w:rsid w:val="003E6B2D"/>
    <w:rsid w:val="003F0A77"/>
    <w:rsid w:val="003F27C0"/>
    <w:rsid w:val="003F39F6"/>
    <w:rsid w:val="003F47CD"/>
    <w:rsid w:val="003F546A"/>
    <w:rsid w:val="003F7896"/>
    <w:rsid w:val="00404FAF"/>
    <w:rsid w:val="004052C0"/>
    <w:rsid w:val="004062E0"/>
    <w:rsid w:val="00411C57"/>
    <w:rsid w:val="00412795"/>
    <w:rsid w:val="00413288"/>
    <w:rsid w:val="00416304"/>
    <w:rsid w:val="00416A26"/>
    <w:rsid w:val="004206B6"/>
    <w:rsid w:val="00421CFF"/>
    <w:rsid w:val="00422CE0"/>
    <w:rsid w:val="00430192"/>
    <w:rsid w:val="0043127F"/>
    <w:rsid w:val="00431C4F"/>
    <w:rsid w:val="00431DE0"/>
    <w:rsid w:val="0043425C"/>
    <w:rsid w:val="004344A8"/>
    <w:rsid w:val="00440307"/>
    <w:rsid w:val="004423A6"/>
    <w:rsid w:val="00442D6B"/>
    <w:rsid w:val="00445BB4"/>
    <w:rsid w:val="00447766"/>
    <w:rsid w:val="00450C12"/>
    <w:rsid w:val="0045459C"/>
    <w:rsid w:val="00457532"/>
    <w:rsid w:val="00462BBF"/>
    <w:rsid w:val="00465857"/>
    <w:rsid w:val="00466416"/>
    <w:rsid w:val="00467B81"/>
    <w:rsid w:val="00470F14"/>
    <w:rsid w:val="00473488"/>
    <w:rsid w:val="004736DB"/>
    <w:rsid w:val="0047711D"/>
    <w:rsid w:val="00481B0E"/>
    <w:rsid w:val="00481E0B"/>
    <w:rsid w:val="00482B40"/>
    <w:rsid w:val="00482F24"/>
    <w:rsid w:val="00483569"/>
    <w:rsid w:val="004841A8"/>
    <w:rsid w:val="00487D64"/>
    <w:rsid w:val="00491343"/>
    <w:rsid w:val="00493115"/>
    <w:rsid w:val="00493303"/>
    <w:rsid w:val="004940A4"/>
    <w:rsid w:val="00494C8D"/>
    <w:rsid w:val="004951CF"/>
    <w:rsid w:val="00495AA6"/>
    <w:rsid w:val="00495D7E"/>
    <w:rsid w:val="004963FE"/>
    <w:rsid w:val="004970F8"/>
    <w:rsid w:val="004971DE"/>
    <w:rsid w:val="0049793F"/>
    <w:rsid w:val="004A0705"/>
    <w:rsid w:val="004A19FB"/>
    <w:rsid w:val="004B026A"/>
    <w:rsid w:val="004B4252"/>
    <w:rsid w:val="004B5423"/>
    <w:rsid w:val="004B7AA1"/>
    <w:rsid w:val="004C005B"/>
    <w:rsid w:val="004C07C4"/>
    <w:rsid w:val="004C2617"/>
    <w:rsid w:val="004C2C30"/>
    <w:rsid w:val="004C2D3D"/>
    <w:rsid w:val="004C3170"/>
    <w:rsid w:val="004C5600"/>
    <w:rsid w:val="004C57A3"/>
    <w:rsid w:val="004C6C78"/>
    <w:rsid w:val="004C701D"/>
    <w:rsid w:val="004C72BB"/>
    <w:rsid w:val="004C7482"/>
    <w:rsid w:val="004C772C"/>
    <w:rsid w:val="004C7F0B"/>
    <w:rsid w:val="004D22C3"/>
    <w:rsid w:val="004D3954"/>
    <w:rsid w:val="004D52C5"/>
    <w:rsid w:val="004D6C3E"/>
    <w:rsid w:val="004D7BD6"/>
    <w:rsid w:val="004E06ED"/>
    <w:rsid w:val="004E16D5"/>
    <w:rsid w:val="004E46DA"/>
    <w:rsid w:val="004F0C5E"/>
    <w:rsid w:val="004F1249"/>
    <w:rsid w:val="004F2BBC"/>
    <w:rsid w:val="004F34E7"/>
    <w:rsid w:val="004F39E9"/>
    <w:rsid w:val="004F690D"/>
    <w:rsid w:val="004F6A11"/>
    <w:rsid w:val="004F6C6A"/>
    <w:rsid w:val="0050112E"/>
    <w:rsid w:val="0050119B"/>
    <w:rsid w:val="00505357"/>
    <w:rsid w:val="00505FD8"/>
    <w:rsid w:val="00506507"/>
    <w:rsid w:val="00507A4F"/>
    <w:rsid w:val="005112F7"/>
    <w:rsid w:val="00513341"/>
    <w:rsid w:val="00514290"/>
    <w:rsid w:val="00514CC5"/>
    <w:rsid w:val="00516FCD"/>
    <w:rsid w:val="005172DF"/>
    <w:rsid w:val="00517531"/>
    <w:rsid w:val="0051763C"/>
    <w:rsid w:val="00520369"/>
    <w:rsid w:val="00521966"/>
    <w:rsid w:val="00523D4B"/>
    <w:rsid w:val="00524669"/>
    <w:rsid w:val="00524894"/>
    <w:rsid w:val="00525080"/>
    <w:rsid w:val="00525285"/>
    <w:rsid w:val="005309EC"/>
    <w:rsid w:val="00531881"/>
    <w:rsid w:val="00533862"/>
    <w:rsid w:val="00534B5F"/>
    <w:rsid w:val="005355FD"/>
    <w:rsid w:val="00535B1C"/>
    <w:rsid w:val="00542289"/>
    <w:rsid w:val="00543707"/>
    <w:rsid w:val="005438EA"/>
    <w:rsid w:val="00544030"/>
    <w:rsid w:val="00544FAA"/>
    <w:rsid w:val="00545C21"/>
    <w:rsid w:val="00546C4E"/>
    <w:rsid w:val="00547372"/>
    <w:rsid w:val="00550ECD"/>
    <w:rsid w:val="005522F8"/>
    <w:rsid w:val="005532B1"/>
    <w:rsid w:val="00553BF0"/>
    <w:rsid w:val="00554E99"/>
    <w:rsid w:val="0055617C"/>
    <w:rsid w:val="00557BD5"/>
    <w:rsid w:val="00562A8B"/>
    <w:rsid w:val="00563970"/>
    <w:rsid w:val="0056399D"/>
    <w:rsid w:val="00563D6D"/>
    <w:rsid w:val="00564368"/>
    <w:rsid w:val="005662F7"/>
    <w:rsid w:val="00571692"/>
    <w:rsid w:val="00576C52"/>
    <w:rsid w:val="0058109A"/>
    <w:rsid w:val="00582341"/>
    <w:rsid w:val="00582351"/>
    <w:rsid w:val="0058286D"/>
    <w:rsid w:val="00582AAE"/>
    <w:rsid w:val="0058372C"/>
    <w:rsid w:val="00584290"/>
    <w:rsid w:val="0058510F"/>
    <w:rsid w:val="005857C5"/>
    <w:rsid w:val="005857C9"/>
    <w:rsid w:val="005868AE"/>
    <w:rsid w:val="00587FB5"/>
    <w:rsid w:val="005907DC"/>
    <w:rsid w:val="00590B55"/>
    <w:rsid w:val="00592677"/>
    <w:rsid w:val="00595F12"/>
    <w:rsid w:val="005A01D0"/>
    <w:rsid w:val="005A03FA"/>
    <w:rsid w:val="005A7D58"/>
    <w:rsid w:val="005B3D21"/>
    <w:rsid w:val="005B5DFA"/>
    <w:rsid w:val="005B753B"/>
    <w:rsid w:val="005C007E"/>
    <w:rsid w:val="005C164F"/>
    <w:rsid w:val="005C3701"/>
    <w:rsid w:val="005C3938"/>
    <w:rsid w:val="005C6970"/>
    <w:rsid w:val="005D042D"/>
    <w:rsid w:val="005D0577"/>
    <w:rsid w:val="005D0636"/>
    <w:rsid w:val="005D2A09"/>
    <w:rsid w:val="005D3713"/>
    <w:rsid w:val="005D429D"/>
    <w:rsid w:val="005D47A5"/>
    <w:rsid w:val="005D6648"/>
    <w:rsid w:val="005D6D2F"/>
    <w:rsid w:val="005D702D"/>
    <w:rsid w:val="005D72A1"/>
    <w:rsid w:val="005E138D"/>
    <w:rsid w:val="005E37C6"/>
    <w:rsid w:val="005E434D"/>
    <w:rsid w:val="005E467F"/>
    <w:rsid w:val="005E51DE"/>
    <w:rsid w:val="005E6A95"/>
    <w:rsid w:val="005F09E5"/>
    <w:rsid w:val="0060146D"/>
    <w:rsid w:val="00602349"/>
    <w:rsid w:val="00602564"/>
    <w:rsid w:val="0060386D"/>
    <w:rsid w:val="00605D6F"/>
    <w:rsid w:val="00606152"/>
    <w:rsid w:val="00610BB2"/>
    <w:rsid w:val="00612EC1"/>
    <w:rsid w:val="0061377C"/>
    <w:rsid w:val="00614BE8"/>
    <w:rsid w:val="00620D69"/>
    <w:rsid w:val="006213BC"/>
    <w:rsid w:val="00624472"/>
    <w:rsid w:val="00624AB2"/>
    <w:rsid w:val="0062761B"/>
    <w:rsid w:val="00627813"/>
    <w:rsid w:val="006304C9"/>
    <w:rsid w:val="006321D1"/>
    <w:rsid w:val="006326B1"/>
    <w:rsid w:val="00633458"/>
    <w:rsid w:val="006340E2"/>
    <w:rsid w:val="00634396"/>
    <w:rsid w:val="006345AF"/>
    <w:rsid w:val="0063516A"/>
    <w:rsid w:val="006351F6"/>
    <w:rsid w:val="0063623C"/>
    <w:rsid w:val="0064015E"/>
    <w:rsid w:val="0064101C"/>
    <w:rsid w:val="006410BB"/>
    <w:rsid w:val="006426AE"/>
    <w:rsid w:val="00642A0C"/>
    <w:rsid w:val="00645353"/>
    <w:rsid w:val="0064576F"/>
    <w:rsid w:val="00646DBD"/>
    <w:rsid w:val="00647407"/>
    <w:rsid w:val="00647FB1"/>
    <w:rsid w:val="00650450"/>
    <w:rsid w:val="006519D9"/>
    <w:rsid w:val="006532C2"/>
    <w:rsid w:val="006552D7"/>
    <w:rsid w:val="0065561D"/>
    <w:rsid w:val="00662F46"/>
    <w:rsid w:val="00664DEF"/>
    <w:rsid w:val="00666716"/>
    <w:rsid w:val="0067088E"/>
    <w:rsid w:val="00674F7D"/>
    <w:rsid w:val="00675688"/>
    <w:rsid w:val="00675A69"/>
    <w:rsid w:val="006760E1"/>
    <w:rsid w:val="00680F78"/>
    <w:rsid w:val="00681021"/>
    <w:rsid w:val="00682E6E"/>
    <w:rsid w:val="00682F61"/>
    <w:rsid w:val="006844E5"/>
    <w:rsid w:val="00684777"/>
    <w:rsid w:val="00691CF5"/>
    <w:rsid w:val="0069312F"/>
    <w:rsid w:val="006938B1"/>
    <w:rsid w:val="006943F6"/>
    <w:rsid w:val="00695029"/>
    <w:rsid w:val="006A2387"/>
    <w:rsid w:val="006A370D"/>
    <w:rsid w:val="006B0377"/>
    <w:rsid w:val="006B0B8E"/>
    <w:rsid w:val="006B1ED4"/>
    <w:rsid w:val="006B42B9"/>
    <w:rsid w:val="006C0CEA"/>
    <w:rsid w:val="006C1E50"/>
    <w:rsid w:val="006C2F5C"/>
    <w:rsid w:val="006C32FD"/>
    <w:rsid w:val="006C59BC"/>
    <w:rsid w:val="006C6195"/>
    <w:rsid w:val="006D29BC"/>
    <w:rsid w:val="006D3528"/>
    <w:rsid w:val="006D41CC"/>
    <w:rsid w:val="006D59EB"/>
    <w:rsid w:val="006D5C63"/>
    <w:rsid w:val="006D5CFA"/>
    <w:rsid w:val="006D6B1B"/>
    <w:rsid w:val="006D6F7D"/>
    <w:rsid w:val="006D7832"/>
    <w:rsid w:val="006E01B2"/>
    <w:rsid w:val="006E12E8"/>
    <w:rsid w:val="006E2FEE"/>
    <w:rsid w:val="006E3283"/>
    <w:rsid w:val="006E41A5"/>
    <w:rsid w:val="006E7E66"/>
    <w:rsid w:val="006F4E64"/>
    <w:rsid w:val="006F659F"/>
    <w:rsid w:val="006F7B0A"/>
    <w:rsid w:val="0070099B"/>
    <w:rsid w:val="007017EC"/>
    <w:rsid w:val="0070336B"/>
    <w:rsid w:val="00703418"/>
    <w:rsid w:val="00703B14"/>
    <w:rsid w:val="00705FA8"/>
    <w:rsid w:val="007061BA"/>
    <w:rsid w:val="00706E00"/>
    <w:rsid w:val="00712C94"/>
    <w:rsid w:val="00714C95"/>
    <w:rsid w:val="00715F74"/>
    <w:rsid w:val="007160B9"/>
    <w:rsid w:val="00716133"/>
    <w:rsid w:val="00717031"/>
    <w:rsid w:val="00721E00"/>
    <w:rsid w:val="00722641"/>
    <w:rsid w:val="00724BCB"/>
    <w:rsid w:val="007258F8"/>
    <w:rsid w:val="00725E66"/>
    <w:rsid w:val="00727AD8"/>
    <w:rsid w:val="00727CDB"/>
    <w:rsid w:val="00730A91"/>
    <w:rsid w:val="007320B9"/>
    <w:rsid w:val="007320BF"/>
    <w:rsid w:val="0073407F"/>
    <w:rsid w:val="00734902"/>
    <w:rsid w:val="007426E3"/>
    <w:rsid w:val="00743E4C"/>
    <w:rsid w:val="00746024"/>
    <w:rsid w:val="0074632A"/>
    <w:rsid w:val="0075015D"/>
    <w:rsid w:val="00751868"/>
    <w:rsid w:val="00752123"/>
    <w:rsid w:val="00756391"/>
    <w:rsid w:val="00764823"/>
    <w:rsid w:val="00771286"/>
    <w:rsid w:val="00771787"/>
    <w:rsid w:val="00772890"/>
    <w:rsid w:val="00774060"/>
    <w:rsid w:val="00775A1B"/>
    <w:rsid w:val="00775F49"/>
    <w:rsid w:val="0078151D"/>
    <w:rsid w:val="007838DC"/>
    <w:rsid w:val="00786373"/>
    <w:rsid w:val="00786719"/>
    <w:rsid w:val="00790911"/>
    <w:rsid w:val="007918DA"/>
    <w:rsid w:val="00791D72"/>
    <w:rsid w:val="00792F6C"/>
    <w:rsid w:val="007963C3"/>
    <w:rsid w:val="007A2A50"/>
    <w:rsid w:val="007A3206"/>
    <w:rsid w:val="007A33EE"/>
    <w:rsid w:val="007A48A5"/>
    <w:rsid w:val="007A530F"/>
    <w:rsid w:val="007B2387"/>
    <w:rsid w:val="007B27EC"/>
    <w:rsid w:val="007B3713"/>
    <w:rsid w:val="007B5EDE"/>
    <w:rsid w:val="007B72E7"/>
    <w:rsid w:val="007C21E7"/>
    <w:rsid w:val="007C25F5"/>
    <w:rsid w:val="007D39FD"/>
    <w:rsid w:val="007E3AC3"/>
    <w:rsid w:val="007E3C0B"/>
    <w:rsid w:val="007E3F69"/>
    <w:rsid w:val="007F23F3"/>
    <w:rsid w:val="007F2D56"/>
    <w:rsid w:val="007F660B"/>
    <w:rsid w:val="007F6D75"/>
    <w:rsid w:val="007F75CA"/>
    <w:rsid w:val="00800821"/>
    <w:rsid w:val="0080197E"/>
    <w:rsid w:val="00803997"/>
    <w:rsid w:val="00804059"/>
    <w:rsid w:val="00807B53"/>
    <w:rsid w:val="00811FBE"/>
    <w:rsid w:val="00812350"/>
    <w:rsid w:val="00812838"/>
    <w:rsid w:val="00813CC1"/>
    <w:rsid w:val="00813FA4"/>
    <w:rsid w:val="00814530"/>
    <w:rsid w:val="00815524"/>
    <w:rsid w:val="008159C4"/>
    <w:rsid w:val="00815DAF"/>
    <w:rsid w:val="00816200"/>
    <w:rsid w:val="00820C13"/>
    <w:rsid w:val="00823433"/>
    <w:rsid w:val="00823665"/>
    <w:rsid w:val="0082486C"/>
    <w:rsid w:val="00826C49"/>
    <w:rsid w:val="00826CDF"/>
    <w:rsid w:val="0082735D"/>
    <w:rsid w:val="00830E38"/>
    <w:rsid w:val="0083132A"/>
    <w:rsid w:val="0083331A"/>
    <w:rsid w:val="00833E7C"/>
    <w:rsid w:val="0083539F"/>
    <w:rsid w:val="00835C7D"/>
    <w:rsid w:val="00840BD6"/>
    <w:rsid w:val="00842ACE"/>
    <w:rsid w:val="008474F2"/>
    <w:rsid w:val="008508AB"/>
    <w:rsid w:val="00851B70"/>
    <w:rsid w:val="00852C9C"/>
    <w:rsid w:val="00853EE5"/>
    <w:rsid w:val="00854044"/>
    <w:rsid w:val="00854713"/>
    <w:rsid w:val="00857FBC"/>
    <w:rsid w:val="00860593"/>
    <w:rsid w:val="00863D3A"/>
    <w:rsid w:val="0086776E"/>
    <w:rsid w:val="00870069"/>
    <w:rsid w:val="00870972"/>
    <w:rsid w:val="008712A8"/>
    <w:rsid w:val="00871EC4"/>
    <w:rsid w:val="0087294B"/>
    <w:rsid w:val="00872C22"/>
    <w:rsid w:val="008742CD"/>
    <w:rsid w:val="008759CF"/>
    <w:rsid w:val="008764A0"/>
    <w:rsid w:val="00877CCA"/>
    <w:rsid w:val="00877E50"/>
    <w:rsid w:val="00882BA2"/>
    <w:rsid w:val="008843A3"/>
    <w:rsid w:val="0089053C"/>
    <w:rsid w:val="008909A4"/>
    <w:rsid w:val="00892552"/>
    <w:rsid w:val="00896913"/>
    <w:rsid w:val="008A0EB2"/>
    <w:rsid w:val="008A1001"/>
    <w:rsid w:val="008A1B8B"/>
    <w:rsid w:val="008A2934"/>
    <w:rsid w:val="008A2F66"/>
    <w:rsid w:val="008A2F67"/>
    <w:rsid w:val="008A46DB"/>
    <w:rsid w:val="008A59B4"/>
    <w:rsid w:val="008A66AC"/>
    <w:rsid w:val="008A7C7E"/>
    <w:rsid w:val="008B0002"/>
    <w:rsid w:val="008B196D"/>
    <w:rsid w:val="008B1C63"/>
    <w:rsid w:val="008B1F46"/>
    <w:rsid w:val="008B2541"/>
    <w:rsid w:val="008C0893"/>
    <w:rsid w:val="008C33AB"/>
    <w:rsid w:val="008C57C3"/>
    <w:rsid w:val="008C5890"/>
    <w:rsid w:val="008C5F50"/>
    <w:rsid w:val="008C75C2"/>
    <w:rsid w:val="008C783E"/>
    <w:rsid w:val="008D204E"/>
    <w:rsid w:val="008D3446"/>
    <w:rsid w:val="008D4E70"/>
    <w:rsid w:val="008D693A"/>
    <w:rsid w:val="008E0A91"/>
    <w:rsid w:val="008E3DEA"/>
    <w:rsid w:val="008E6C99"/>
    <w:rsid w:val="008F1F44"/>
    <w:rsid w:val="008F3990"/>
    <w:rsid w:val="008F4431"/>
    <w:rsid w:val="008F5172"/>
    <w:rsid w:val="008F65E0"/>
    <w:rsid w:val="008F7046"/>
    <w:rsid w:val="008F730E"/>
    <w:rsid w:val="008F7C13"/>
    <w:rsid w:val="009008B0"/>
    <w:rsid w:val="009008E5"/>
    <w:rsid w:val="00900E13"/>
    <w:rsid w:val="00901A04"/>
    <w:rsid w:val="009038AB"/>
    <w:rsid w:val="00904B03"/>
    <w:rsid w:val="00904BD6"/>
    <w:rsid w:val="00906DF8"/>
    <w:rsid w:val="00911FFC"/>
    <w:rsid w:val="00913C5D"/>
    <w:rsid w:val="0091569E"/>
    <w:rsid w:val="00915989"/>
    <w:rsid w:val="00922964"/>
    <w:rsid w:val="00924DE5"/>
    <w:rsid w:val="00926DCA"/>
    <w:rsid w:val="0093236F"/>
    <w:rsid w:val="00932D26"/>
    <w:rsid w:val="009336DB"/>
    <w:rsid w:val="0094582D"/>
    <w:rsid w:val="00951025"/>
    <w:rsid w:val="0095183D"/>
    <w:rsid w:val="00953D8B"/>
    <w:rsid w:val="00954897"/>
    <w:rsid w:val="009579D1"/>
    <w:rsid w:val="00960518"/>
    <w:rsid w:val="00967128"/>
    <w:rsid w:val="0097276E"/>
    <w:rsid w:val="00972981"/>
    <w:rsid w:val="00973F52"/>
    <w:rsid w:val="00976458"/>
    <w:rsid w:val="009768E6"/>
    <w:rsid w:val="0098159A"/>
    <w:rsid w:val="00982449"/>
    <w:rsid w:val="00985382"/>
    <w:rsid w:val="009920E8"/>
    <w:rsid w:val="00996D1B"/>
    <w:rsid w:val="00996FF1"/>
    <w:rsid w:val="009970A3"/>
    <w:rsid w:val="009977AB"/>
    <w:rsid w:val="009A2ABD"/>
    <w:rsid w:val="009A306A"/>
    <w:rsid w:val="009A545E"/>
    <w:rsid w:val="009B0542"/>
    <w:rsid w:val="009B207E"/>
    <w:rsid w:val="009B32F8"/>
    <w:rsid w:val="009B3F28"/>
    <w:rsid w:val="009B4E42"/>
    <w:rsid w:val="009C0BF1"/>
    <w:rsid w:val="009C2740"/>
    <w:rsid w:val="009C2F02"/>
    <w:rsid w:val="009C3280"/>
    <w:rsid w:val="009C5571"/>
    <w:rsid w:val="009C7421"/>
    <w:rsid w:val="009D0F6E"/>
    <w:rsid w:val="009D12B7"/>
    <w:rsid w:val="009D50D4"/>
    <w:rsid w:val="009D512F"/>
    <w:rsid w:val="009D6EB8"/>
    <w:rsid w:val="009E19A0"/>
    <w:rsid w:val="009E1F05"/>
    <w:rsid w:val="009E47AA"/>
    <w:rsid w:val="009E6B3F"/>
    <w:rsid w:val="009F3BA2"/>
    <w:rsid w:val="009F4FBA"/>
    <w:rsid w:val="009F5389"/>
    <w:rsid w:val="00A014C7"/>
    <w:rsid w:val="00A01F86"/>
    <w:rsid w:val="00A03686"/>
    <w:rsid w:val="00A04012"/>
    <w:rsid w:val="00A046C8"/>
    <w:rsid w:val="00A0563A"/>
    <w:rsid w:val="00A05DEE"/>
    <w:rsid w:val="00A14FAA"/>
    <w:rsid w:val="00A21A8C"/>
    <w:rsid w:val="00A27033"/>
    <w:rsid w:val="00A31D95"/>
    <w:rsid w:val="00A32E4D"/>
    <w:rsid w:val="00A349F1"/>
    <w:rsid w:val="00A34D36"/>
    <w:rsid w:val="00A37266"/>
    <w:rsid w:val="00A4321C"/>
    <w:rsid w:val="00A44145"/>
    <w:rsid w:val="00A4423B"/>
    <w:rsid w:val="00A44520"/>
    <w:rsid w:val="00A45649"/>
    <w:rsid w:val="00A4671C"/>
    <w:rsid w:val="00A46B01"/>
    <w:rsid w:val="00A47825"/>
    <w:rsid w:val="00A50A7B"/>
    <w:rsid w:val="00A51C14"/>
    <w:rsid w:val="00A53176"/>
    <w:rsid w:val="00A56F99"/>
    <w:rsid w:val="00A65C3F"/>
    <w:rsid w:val="00A67235"/>
    <w:rsid w:val="00A704BD"/>
    <w:rsid w:val="00A708AE"/>
    <w:rsid w:val="00A708D5"/>
    <w:rsid w:val="00A72695"/>
    <w:rsid w:val="00A74075"/>
    <w:rsid w:val="00A75D8D"/>
    <w:rsid w:val="00A80FBF"/>
    <w:rsid w:val="00A8268E"/>
    <w:rsid w:val="00A844D1"/>
    <w:rsid w:val="00A850B5"/>
    <w:rsid w:val="00A92CB9"/>
    <w:rsid w:val="00A97EE3"/>
    <w:rsid w:val="00AA0397"/>
    <w:rsid w:val="00AA57D9"/>
    <w:rsid w:val="00AA5EB3"/>
    <w:rsid w:val="00AA77A0"/>
    <w:rsid w:val="00AA7EB9"/>
    <w:rsid w:val="00AC0F2C"/>
    <w:rsid w:val="00AC1A59"/>
    <w:rsid w:val="00AC24F9"/>
    <w:rsid w:val="00AC39CD"/>
    <w:rsid w:val="00AC6BE0"/>
    <w:rsid w:val="00AC712C"/>
    <w:rsid w:val="00AC7964"/>
    <w:rsid w:val="00AD042E"/>
    <w:rsid w:val="00AD4AA4"/>
    <w:rsid w:val="00AD60BE"/>
    <w:rsid w:val="00AD6B47"/>
    <w:rsid w:val="00AE0341"/>
    <w:rsid w:val="00AE0F04"/>
    <w:rsid w:val="00AE1674"/>
    <w:rsid w:val="00AE4130"/>
    <w:rsid w:val="00AE545A"/>
    <w:rsid w:val="00AF30AE"/>
    <w:rsid w:val="00AF4DF8"/>
    <w:rsid w:val="00AF73D2"/>
    <w:rsid w:val="00B02C6C"/>
    <w:rsid w:val="00B05E6A"/>
    <w:rsid w:val="00B10E9F"/>
    <w:rsid w:val="00B12CBE"/>
    <w:rsid w:val="00B1303A"/>
    <w:rsid w:val="00B13757"/>
    <w:rsid w:val="00B13A33"/>
    <w:rsid w:val="00B1656F"/>
    <w:rsid w:val="00B16967"/>
    <w:rsid w:val="00B2108A"/>
    <w:rsid w:val="00B2556F"/>
    <w:rsid w:val="00B33092"/>
    <w:rsid w:val="00B4723C"/>
    <w:rsid w:val="00B51895"/>
    <w:rsid w:val="00B54A3E"/>
    <w:rsid w:val="00B54EDE"/>
    <w:rsid w:val="00B55D10"/>
    <w:rsid w:val="00B571F1"/>
    <w:rsid w:val="00B57E0F"/>
    <w:rsid w:val="00B61D90"/>
    <w:rsid w:val="00B64CFF"/>
    <w:rsid w:val="00B665A3"/>
    <w:rsid w:val="00B70C6B"/>
    <w:rsid w:val="00B70DDF"/>
    <w:rsid w:val="00B75CEF"/>
    <w:rsid w:val="00B7680A"/>
    <w:rsid w:val="00B808B8"/>
    <w:rsid w:val="00B80B44"/>
    <w:rsid w:val="00B81123"/>
    <w:rsid w:val="00B813C0"/>
    <w:rsid w:val="00B863F7"/>
    <w:rsid w:val="00B87B96"/>
    <w:rsid w:val="00B90BAD"/>
    <w:rsid w:val="00B95297"/>
    <w:rsid w:val="00B952C1"/>
    <w:rsid w:val="00B96E11"/>
    <w:rsid w:val="00B97721"/>
    <w:rsid w:val="00BA05ED"/>
    <w:rsid w:val="00BA1565"/>
    <w:rsid w:val="00BA2AC7"/>
    <w:rsid w:val="00BA342B"/>
    <w:rsid w:val="00BA4676"/>
    <w:rsid w:val="00BA54A6"/>
    <w:rsid w:val="00BA58B5"/>
    <w:rsid w:val="00BB0EBC"/>
    <w:rsid w:val="00BB139B"/>
    <w:rsid w:val="00BB1F4A"/>
    <w:rsid w:val="00BB3F3E"/>
    <w:rsid w:val="00BB4095"/>
    <w:rsid w:val="00BB57AE"/>
    <w:rsid w:val="00BB65C9"/>
    <w:rsid w:val="00BC0BD0"/>
    <w:rsid w:val="00BC3B54"/>
    <w:rsid w:val="00BC3FB7"/>
    <w:rsid w:val="00BC44DF"/>
    <w:rsid w:val="00BC48D5"/>
    <w:rsid w:val="00BC5E61"/>
    <w:rsid w:val="00BC67CA"/>
    <w:rsid w:val="00BC70BB"/>
    <w:rsid w:val="00BD1F36"/>
    <w:rsid w:val="00BD3850"/>
    <w:rsid w:val="00BD3C47"/>
    <w:rsid w:val="00BD50BC"/>
    <w:rsid w:val="00BD6B2A"/>
    <w:rsid w:val="00BE1B39"/>
    <w:rsid w:val="00BE2FCD"/>
    <w:rsid w:val="00BE5ED6"/>
    <w:rsid w:val="00BE685D"/>
    <w:rsid w:val="00BF184D"/>
    <w:rsid w:val="00BF26DE"/>
    <w:rsid w:val="00BF4802"/>
    <w:rsid w:val="00BF7917"/>
    <w:rsid w:val="00BF791A"/>
    <w:rsid w:val="00C043CB"/>
    <w:rsid w:val="00C05F75"/>
    <w:rsid w:val="00C06926"/>
    <w:rsid w:val="00C06BEA"/>
    <w:rsid w:val="00C12E8B"/>
    <w:rsid w:val="00C15A83"/>
    <w:rsid w:val="00C17D1E"/>
    <w:rsid w:val="00C204D0"/>
    <w:rsid w:val="00C22DC7"/>
    <w:rsid w:val="00C24AF1"/>
    <w:rsid w:val="00C25D1F"/>
    <w:rsid w:val="00C26B27"/>
    <w:rsid w:val="00C30767"/>
    <w:rsid w:val="00C32248"/>
    <w:rsid w:val="00C35D37"/>
    <w:rsid w:val="00C36C72"/>
    <w:rsid w:val="00C36E68"/>
    <w:rsid w:val="00C4038B"/>
    <w:rsid w:val="00C41337"/>
    <w:rsid w:val="00C423C9"/>
    <w:rsid w:val="00C42806"/>
    <w:rsid w:val="00C44D39"/>
    <w:rsid w:val="00C45509"/>
    <w:rsid w:val="00C45B7D"/>
    <w:rsid w:val="00C52E1D"/>
    <w:rsid w:val="00C5345D"/>
    <w:rsid w:val="00C57A66"/>
    <w:rsid w:val="00C60327"/>
    <w:rsid w:val="00C63E5F"/>
    <w:rsid w:val="00C67796"/>
    <w:rsid w:val="00C70D81"/>
    <w:rsid w:val="00C70E26"/>
    <w:rsid w:val="00C714B1"/>
    <w:rsid w:val="00C723F8"/>
    <w:rsid w:val="00C72B50"/>
    <w:rsid w:val="00C73441"/>
    <w:rsid w:val="00C75C0C"/>
    <w:rsid w:val="00C76263"/>
    <w:rsid w:val="00C7772C"/>
    <w:rsid w:val="00C825A2"/>
    <w:rsid w:val="00C858DF"/>
    <w:rsid w:val="00C9312A"/>
    <w:rsid w:val="00C93D66"/>
    <w:rsid w:val="00C944EE"/>
    <w:rsid w:val="00C95071"/>
    <w:rsid w:val="00C96185"/>
    <w:rsid w:val="00CA2A2E"/>
    <w:rsid w:val="00CA3600"/>
    <w:rsid w:val="00CA3748"/>
    <w:rsid w:val="00CA4659"/>
    <w:rsid w:val="00CA759E"/>
    <w:rsid w:val="00CB124A"/>
    <w:rsid w:val="00CB2269"/>
    <w:rsid w:val="00CB2BAB"/>
    <w:rsid w:val="00CB7743"/>
    <w:rsid w:val="00CB7F0D"/>
    <w:rsid w:val="00CC0611"/>
    <w:rsid w:val="00CC0F1F"/>
    <w:rsid w:val="00CC1571"/>
    <w:rsid w:val="00CC2BA0"/>
    <w:rsid w:val="00CC2E4A"/>
    <w:rsid w:val="00CC5179"/>
    <w:rsid w:val="00CC5C80"/>
    <w:rsid w:val="00CC72E2"/>
    <w:rsid w:val="00CD3DF1"/>
    <w:rsid w:val="00CD50F8"/>
    <w:rsid w:val="00CD5EA9"/>
    <w:rsid w:val="00CD7867"/>
    <w:rsid w:val="00CD7A6A"/>
    <w:rsid w:val="00CE09FD"/>
    <w:rsid w:val="00CE232E"/>
    <w:rsid w:val="00CE2EAC"/>
    <w:rsid w:val="00CE4A09"/>
    <w:rsid w:val="00CE73E0"/>
    <w:rsid w:val="00CE7B21"/>
    <w:rsid w:val="00CF0952"/>
    <w:rsid w:val="00CF1FAC"/>
    <w:rsid w:val="00CF2E62"/>
    <w:rsid w:val="00CF31DE"/>
    <w:rsid w:val="00CF784B"/>
    <w:rsid w:val="00D0392E"/>
    <w:rsid w:val="00D04C04"/>
    <w:rsid w:val="00D04C12"/>
    <w:rsid w:val="00D058B4"/>
    <w:rsid w:val="00D065DE"/>
    <w:rsid w:val="00D105B5"/>
    <w:rsid w:val="00D1427F"/>
    <w:rsid w:val="00D14EB1"/>
    <w:rsid w:val="00D16CA1"/>
    <w:rsid w:val="00D17B8C"/>
    <w:rsid w:val="00D2072E"/>
    <w:rsid w:val="00D233C7"/>
    <w:rsid w:val="00D24C00"/>
    <w:rsid w:val="00D255A6"/>
    <w:rsid w:val="00D2767D"/>
    <w:rsid w:val="00D27DF0"/>
    <w:rsid w:val="00D33081"/>
    <w:rsid w:val="00D34154"/>
    <w:rsid w:val="00D34168"/>
    <w:rsid w:val="00D350E2"/>
    <w:rsid w:val="00D35AD3"/>
    <w:rsid w:val="00D35E5E"/>
    <w:rsid w:val="00D374EC"/>
    <w:rsid w:val="00D37920"/>
    <w:rsid w:val="00D4155C"/>
    <w:rsid w:val="00D4306D"/>
    <w:rsid w:val="00D43F67"/>
    <w:rsid w:val="00D47F38"/>
    <w:rsid w:val="00D507D5"/>
    <w:rsid w:val="00D5093E"/>
    <w:rsid w:val="00D51733"/>
    <w:rsid w:val="00D5430F"/>
    <w:rsid w:val="00D564F1"/>
    <w:rsid w:val="00D56BB0"/>
    <w:rsid w:val="00D64480"/>
    <w:rsid w:val="00D64804"/>
    <w:rsid w:val="00D658A6"/>
    <w:rsid w:val="00D6692E"/>
    <w:rsid w:val="00D67D62"/>
    <w:rsid w:val="00D70D7C"/>
    <w:rsid w:val="00D74BEF"/>
    <w:rsid w:val="00D77D9A"/>
    <w:rsid w:val="00D80BDC"/>
    <w:rsid w:val="00D83433"/>
    <w:rsid w:val="00D8365B"/>
    <w:rsid w:val="00D84E66"/>
    <w:rsid w:val="00D84F66"/>
    <w:rsid w:val="00D8618E"/>
    <w:rsid w:val="00D864F8"/>
    <w:rsid w:val="00D87077"/>
    <w:rsid w:val="00D92D72"/>
    <w:rsid w:val="00D96935"/>
    <w:rsid w:val="00D969C5"/>
    <w:rsid w:val="00D97A97"/>
    <w:rsid w:val="00DA046B"/>
    <w:rsid w:val="00DA269E"/>
    <w:rsid w:val="00DA2EAC"/>
    <w:rsid w:val="00DA4235"/>
    <w:rsid w:val="00DA65F4"/>
    <w:rsid w:val="00DA7410"/>
    <w:rsid w:val="00DB0DD6"/>
    <w:rsid w:val="00DB23E5"/>
    <w:rsid w:val="00DB48F6"/>
    <w:rsid w:val="00DB5167"/>
    <w:rsid w:val="00DB585E"/>
    <w:rsid w:val="00DB59E7"/>
    <w:rsid w:val="00DC1145"/>
    <w:rsid w:val="00DC14F0"/>
    <w:rsid w:val="00DC32FA"/>
    <w:rsid w:val="00DC4A14"/>
    <w:rsid w:val="00DC53DB"/>
    <w:rsid w:val="00DC55A3"/>
    <w:rsid w:val="00DC5CDE"/>
    <w:rsid w:val="00DC6393"/>
    <w:rsid w:val="00DD1E1D"/>
    <w:rsid w:val="00DD3523"/>
    <w:rsid w:val="00DD37AF"/>
    <w:rsid w:val="00DD483F"/>
    <w:rsid w:val="00DD49DF"/>
    <w:rsid w:val="00DD6ADD"/>
    <w:rsid w:val="00DD78A9"/>
    <w:rsid w:val="00DD7FB0"/>
    <w:rsid w:val="00DE0000"/>
    <w:rsid w:val="00DE1546"/>
    <w:rsid w:val="00DE1C72"/>
    <w:rsid w:val="00DE224F"/>
    <w:rsid w:val="00DE43CE"/>
    <w:rsid w:val="00DE4DDC"/>
    <w:rsid w:val="00DE50DD"/>
    <w:rsid w:val="00DE60A5"/>
    <w:rsid w:val="00DE6165"/>
    <w:rsid w:val="00DE6B1B"/>
    <w:rsid w:val="00DF2529"/>
    <w:rsid w:val="00DF3B11"/>
    <w:rsid w:val="00E0028D"/>
    <w:rsid w:val="00E0249F"/>
    <w:rsid w:val="00E03BC8"/>
    <w:rsid w:val="00E03C4C"/>
    <w:rsid w:val="00E03F1C"/>
    <w:rsid w:val="00E044E3"/>
    <w:rsid w:val="00E053BF"/>
    <w:rsid w:val="00E070AC"/>
    <w:rsid w:val="00E07978"/>
    <w:rsid w:val="00E11F92"/>
    <w:rsid w:val="00E1242D"/>
    <w:rsid w:val="00E14F37"/>
    <w:rsid w:val="00E163E4"/>
    <w:rsid w:val="00E17F24"/>
    <w:rsid w:val="00E21931"/>
    <w:rsid w:val="00E3022D"/>
    <w:rsid w:val="00E321EC"/>
    <w:rsid w:val="00E32DC1"/>
    <w:rsid w:val="00E33C68"/>
    <w:rsid w:val="00E36F6F"/>
    <w:rsid w:val="00E37DE0"/>
    <w:rsid w:val="00E37E52"/>
    <w:rsid w:val="00E408FE"/>
    <w:rsid w:val="00E41F17"/>
    <w:rsid w:val="00E4235C"/>
    <w:rsid w:val="00E44967"/>
    <w:rsid w:val="00E45BB4"/>
    <w:rsid w:val="00E4727E"/>
    <w:rsid w:val="00E50BAF"/>
    <w:rsid w:val="00E51448"/>
    <w:rsid w:val="00E55EFD"/>
    <w:rsid w:val="00E6098F"/>
    <w:rsid w:val="00E6222B"/>
    <w:rsid w:val="00E66425"/>
    <w:rsid w:val="00E66CFD"/>
    <w:rsid w:val="00E70718"/>
    <w:rsid w:val="00E721EC"/>
    <w:rsid w:val="00E7245F"/>
    <w:rsid w:val="00E74994"/>
    <w:rsid w:val="00E75DD6"/>
    <w:rsid w:val="00E80C60"/>
    <w:rsid w:val="00E80F9C"/>
    <w:rsid w:val="00E8146A"/>
    <w:rsid w:val="00E82116"/>
    <w:rsid w:val="00E83203"/>
    <w:rsid w:val="00E83BD5"/>
    <w:rsid w:val="00E85959"/>
    <w:rsid w:val="00E860E4"/>
    <w:rsid w:val="00E86C30"/>
    <w:rsid w:val="00E90791"/>
    <w:rsid w:val="00E90C30"/>
    <w:rsid w:val="00E915C0"/>
    <w:rsid w:val="00E91761"/>
    <w:rsid w:val="00E9398A"/>
    <w:rsid w:val="00E94709"/>
    <w:rsid w:val="00EA1D73"/>
    <w:rsid w:val="00EA3F15"/>
    <w:rsid w:val="00EB04D6"/>
    <w:rsid w:val="00EB11B5"/>
    <w:rsid w:val="00EB14E7"/>
    <w:rsid w:val="00EB1826"/>
    <w:rsid w:val="00EB4F91"/>
    <w:rsid w:val="00EB5175"/>
    <w:rsid w:val="00EB5F64"/>
    <w:rsid w:val="00EB62EC"/>
    <w:rsid w:val="00EB7645"/>
    <w:rsid w:val="00EC3DF1"/>
    <w:rsid w:val="00EC644B"/>
    <w:rsid w:val="00ED2065"/>
    <w:rsid w:val="00ED368E"/>
    <w:rsid w:val="00ED3691"/>
    <w:rsid w:val="00ED6E49"/>
    <w:rsid w:val="00EE0BDB"/>
    <w:rsid w:val="00EE11B3"/>
    <w:rsid w:val="00EE574F"/>
    <w:rsid w:val="00EE6576"/>
    <w:rsid w:val="00EF1259"/>
    <w:rsid w:val="00EF15A3"/>
    <w:rsid w:val="00EF160B"/>
    <w:rsid w:val="00EF1FC7"/>
    <w:rsid w:val="00EF20B0"/>
    <w:rsid w:val="00EF25D7"/>
    <w:rsid w:val="00EF3EC2"/>
    <w:rsid w:val="00F0039C"/>
    <w:rsid w:val="00F06468"/>
    <w:rsid w:val="00F07311"/>
    <w:rsid w:val="00F07A53"/>
    <w:rsid w:val="00F07EDC"/>
    <w:rsid w:val="00F14959"/>
    <w:rsid w:val="00F163E3"/>
    <w:rsid w:val="00F16FB6"/>
    <w:rsid w:val="00F20407"/>
    <w:rsid w:val="00F20C68"/>
    <w:rsid w:val="00F2146F"/>
    <w:rsid w:val="00F21B5B"/>
    <w:rsid w:val="00F23AED"/>
    <w:rsid w:val="00F25343"/>
    <w:rsid w:val="00F26DF0"/>
    <w:rsid w:val="00F27895"/>
    <w:rsid w:val="00F32533"/>
    <w:rsid w:val="00F34A3D"/>
    <w:rsid w:val="00F36BF3"/>
    <w:rsid w:val="00F37CBA"/>
    <w:rsid w:val="00F420E5"/>
    <w:rsid w:val="00F43457"/>
    <w:rsid w:val="00F45122"/>
    <w:rsid w:val="00F45651"/>
    <w:rsid w:val="00F46A49"/>
    <w:rsid w:val="00F5150F"/>
    <w:rsid w:val="00F53DB7"/>
    <w:rsid w:val="00F540B6"/>
    <w:rsid w:val="00F56138"/>
    <w:rsid w:val="00F6075A"/>
    <w:rsid w:val="00F65C85"/>
    <w:rsid w:val="00F661D1"/>
    <w:rsid w:val="00F66574"/>
    <w:rsid w:val="00F676E4"/>
    <w:rsid w:val="00F71761"/>
    <w:rsid w:val="00F72C96"/>
    <w:rsid w:val="00F73DA3"/>
    <w:rsid w:val="00F76BC4"/>
    <w:rsid w:val="00F803E7"/>
    <w:rsid w:val="00F80526"/>
    <w:rsid w:val="00F862DB"/>
    <w:rsid w:val="00F91BFF"/>
    <w:rsid w:val="00F91CDB"/>
    <w:rsid w:val="00F96BE2"/>
    <w:rsid w:val="00F97942"/>
    <w:rsid w:val="00FA2044"/>
    <w:rsid w:val="00FA35A3"/>
    <w:rsid w:val="00FA3CFC"/>
    <w:rsid w:val="00FA3F21"/>
    <w:rsid w:val="00FB00FA"/>
    <w:rsid w:val="00FB29CB"/>
    <w:rsid w:val="00FB2F53"/>
    <w:rsid w:val="00FB4D47"/>
    <w:rsid w:val="00FB696E"/>
    <w:rsid w:val="00FC1127"/>
    <w:rsid w:val="00FC1C13"/>
    <w:rsid w:val="00FC2513"/>
    <w:rsid w:val="00FC5E85"/>
    <w:rsid w:val="00FC6933"/>
    <w:rsid w:val="00FC758A"/>
    <w:rsid w:val="00FD0140"/>
    <w:rsid w:val="00FD1147"/>
    <w:rsid w:val="00FD60D7"/>
    <w:rsid w:val="00FD75AE"/>
    <w:rsid w:val="00FE28F8"/>
    <w:rsid w:val="00FE29B7"/>
    <w:rsid w:val="00FE2B3A"/>
    <w:rsid w:val="00FE3B6B"/>
    <w:rsid w:val="00FE49A0"/>
    <w:rsid w:val="00FE56B1"/>
    <w:rsid w:val="00FE585E"/>
    <w:rsid w:val="00FE5C7F"/>
    <w:rsid w:val="00FF089E"/>
    <w:rsid w:val="00FF1EDC"/>
    <w:rsid w:val="00FF6F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schemas-houaiss/mini" w:name="verbetes"/>
  <w:shapeDefaults>
    <o:shapedefaults v:ext="edit" spidmax="2049"/>
    <o:shapelayout v:ext="edit">
      <o:idmap v:ext="edit" data="1"/>
    </o:shapelayout>
  </w:shapeDefaults>
  <w:decimalSymbol w:val=","/>
  <w:listSeparator w:val=";"/>
  <w15:docId w15:val="{B189F291-EC2E-4A8B-8A07-8AA318F0FE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323F0F"/>
    <w:rPr>
      <w:sz w:val="24"/>
      <w:szCs w:val="24"/>
    </w:rPr>
  </w:style>
  <w:style w:type="paragraph" w:styleId="Ttulo1">
    <w:name w:val="heading 1"/>
    <w:basedOn w:val="Normal"/>
    <w:next w:val="Normal"/>
    <w:qFormat/>
    <w:pPr>
      <w:keepNext/>
      <w:tabs>
        <w:tab w:val="left" w:pos="2835"/>
      </w:tabs>
      <w:spacing w:before="60"/>
      <w:jc w:val="center"/>
      <w:outlineLvl w:val="0"/>
    </w:pPr>
    <w:rPr>
      <w:b/>
      <w:spacing w:val="20"/>
      <w:sz w:val="40"/>
    </w:rPr>
  </w:style>
  <w:style w:type="paragraph" w:styleId="Ttulo2">
    <w:name w:val="heading 2"/>
    <w:basedOn w:val="Normal"/>
    <w:next w:val="Normal"/>
    <w:qFormat/>
    <w:pPr>
      <w:keepNext/>
      <w:ind w:left="3600" w:right="2268"/>
      <w:jc w:val="center"/>
      <w:outlineLvl w:val="1"/>
    </w:pPr>
    <w:rPr>
      <w:rFonts w:ascii="Century Schoolbook" w:hAnsi="Century Schoolbook"/>
    </w:rPr>
  </w:style>
  <w:style w:type="paragraph" w:styleId="Ttulo3">
    <w:name w:val="heading 3"/>
    <w:basedOn w:val="Normal"/>
    <w:next w:val="Normal"/>
    <w:qFormat/>
    <w:pPr>
      <w:keepNext/>
      <w:ind w:left="3686"/>
      <w:outlineLvl w:val="2"/>
    </w:pPr>
    <w:rPr>
      <w:rFonts w:ascii="Century Schoolbook" w:hAnsi="Century Schoolbook"/>
    </w:rPr>
  </w:style>
  <w:style w:type="paragraph" w:styleId="Ttulo4">
    <w:name w:val="heading 4"/>
    <w:basedOn w:val="Normal"/>
    <w:next w:val="Normal"/>
    <w:qFormat/>
    <w:pPr>
      <w:keepNext/>
      <w:jc w:val="center"/>
      <w:outlineLvl w:val="3"/>
    </w:pPr>
    <w:rPr>
      <w:b/>
      <w:sz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pPr>
      <w:tabs>
        <w:tab w:val="center" w:pos="4419"/>
        <w:tab w:val="right" w:pos="8838"/>
      </w:tabs>
    </w:pPr>
  </w:style>
  <w:style w:type="paragraph" w:styleId="Rodap">
    <w:name w:val="footer"/>
    <w:basedOn w:val="Normal"/>
    <w:pPr>
      <w:tabs>
        <w:tab w:val="center" w:pos="4419"/>
        <w:tab w:val="right" w:pos="8838"/>
      </w:tabs>
    </w:pPr>
  </w:style>
  <w:style w:type="paragraph" w:styleId="Corpodetexto">
    <w:name w:val="Body Text"/>
    <w:basedOn w:val="Normal"/>
    <w:pPr>
      <w:jc w:val="both"/>
    </w:pPr>
    <w:rPr>
      <w:rFonts w:ascii="Century Schoolbook" w:hAnsi="Century Schoolbook"/>
    </w:rPr>
  </w:style>
  <w:style w:type="paragraph" w:styleId="Commarcadores">
    <w:name w:val="List Bullet"/>
    <w:basedOn w:val="Normal"/>
    <w:autoRedefine/>
    <w:pPr>
      <w:numPr>
        <w:numId w:val="1"/>
      </w:numPr>
    </w:pPr>
  </w:style>
  <w:style w:type="character" w:styleId="Hyperlink">
    <w:name w:val="Hyperlink"/>
    <w:rPr>
      <w:color w:val="0000FF"/>
      <w:u w:val="single"/>
    </w:rPr>
  </w:style>
  <w:style w:type="table" w:styleId="Tabelacomgrade">
    <w:name w:val="Table Grid"/>
    <w:basedOn w:val="Tabelanormal"/>
    <w:rsid w:val="00323F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balo">
    <w:name w:val="Balloon Text"/>
    <w:basedOn w:val="Normal"/>
    <w:link w:val="TextodebaloChar"/>
    <w:uiPriority w:val="99"/>
    <w:semiHidden/>
    <w:unhideWhenUsed/>
    <w:rsid w:val="00FB00FA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FB00FA"/>
    <w:rPr>
      <w:rFonts w:ascii="Tahoma" w:hAnsi="Tahoma" w:cs="Tahoma"/>
      <w:sz w:val="16"/>
      <w:szCs w:val="16"/>
    </w:rPr>
  </w:style>
  <w:style w:type="paragraph" w:styleId="Textodenotaderodap">
    <w:name w:val="footnote text"/>
    <w:basedOn w:val="Normal"/>
    <w:link w:val="TextodenotaderodapChar"/>
    <w:uiPriority w:val="99"/>
    <w:semiHidden/>
    <w:unhideWhenUsed/>
    <w:rsid w:val="00A708D5"/>
    <w:rPr>
      <w:sz w:val="20"/>
      <w:szCs w:val="20"/>
    </w:rPr>
  </w:style>
  <w:style w:type="character" w:customStyle="1" w:styleId="TextodenotaderodapChar">
    <w:name w:val="Texto de nota de rodapé Char"/>
    <w:basedOn w:val="Fontepargpadro"/>
    <w:link w:val="Textodenotaderodap"/>
    <w:uiPriority w:val="99"/>
    <w:semiHidden/>
    <w:rsid w:val="00A708D5"/>
  </w:style>
  <w:style w:type="character" w:styleId="Refdenotaderodap">
    <w:name w:val="footnote reference"/>
    <w:basedOn w:val="Fontepargpadro"/>
    <w:uiPriority w:val="99"/>
    <w:semiHidden/>
    <w:unhideWhenUsed/>
    <w:rsid w:val="00A708D5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4451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001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045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235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358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055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microsoft.com/office/2007/relationships/hdphoto" Target="media/hdphoto1.wdp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ales\Documents\Modelos%20Personalizados%20do%20Office\ind.0000.dotx" TargetMode="Externa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50F4E6A-1A85-4D10-92C6-6C77ADC85A9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ind.0000.dotx</Template>
  <TotalTime>14</TotalTime>
  <Pages>2</Pages>
  <Words>144</Words>
  <Characters>781</Characters>
  <Application>Microsoft Office Word</Application>
  <DocSecurity>0</DocSecurity>
  <Lines>6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Modelo 01</vt:lpstr>
    </vt:vector>
  </TitlesOfParts>
  <Company>CAMARA MUNICIPAL DE JACAREI</Company>
  <LinksUpToDate>false</LinksUpToDate>
  <CharactersWithSpaces>924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Modelo 01</dc:title>
  <dc:subject/>
  <dc:creator>Moacir Sales Neto</dc:creator>
  <cp:keywords/>
  <cp:lastModifiedBy>Usuário</cp:lastModifiedBy>
  <cp:revision>20</cp:revision>
  <cp:lastPrinted>2017-10-10T11:57:00Z</cp:lastPrinted>
  <dcterms:created xsi:type="dcterms:W3CDTF">2018-04-09T13:20:00Z</dcterms:created>
  <dcterms:modified xsi:type="dcterms:W3CDTF">2018-04-10T13:58:00Z</dcterms:modified>
</cp:coreProperties>
</file>